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0E0" w:rsidRPr="004759E9" w:rsidRDefault="002D40E0" w:rsidP="003A424F">
      <w:pPr>
        <w:pStyle w:val="Title"/>
        <w:pBdr>
          <w:top w:val="single" w:sz="4" w:space="11" w:color="auto"/>
          <w:left w:val="single" w:sz="4" w:space="4" w:color="auto"/>
          <w:bottom w:val="single" w:sz="4" w:space="6" w:color="auto"/>
          <w:right w:val="single" w:sz="4" w:space="4" w:color="auto"/>
        </w:pBdr>
        <w:spacing w:before="240"/>
        <w:rPr>
          <w:sz w:val="20"/>
        </w:rPr>
      </w:pPr>
      <w:r w:rsidRPr="004759E9">
        <w:rPr>
          <w:sz w:val="20"/>
        </w:rPr>
        <w:t>BİLİM-FEN VE TEKNOLOJİ KULÜBÜ</w:t>
      </w:r>
    </w:p>
    <w:p w:rsidR="002D40E0" w:rsidRPr="004759E9" w:rsidRDefault="002D40E0" w:rsidP="003A424F">
      <w:pPr>
        <w:pStyle w:val="Subtitle"/>
        <w:pBdr>
          <w:top w:val="single" w:sz="4" w:space="11" w:color="auto"/>
          <w:left w:val="single" w:sz="4" w:space="4" w:color="auto"/>
          <w:bottom w:val="single" w:sz="4" w:space="6" w:color="auto"/>
          <w:right w:val="single" w:sz="4" w:space="4" w:color="auto"/>
        </w:pBdr>
        <w:spacing w:before="240"/>
        <w:rPr>
          <w:sz w:val="20"/>
        </w:rPr>
      </w:pPr>
      <w:r w:rsidRPr="004759E9">
        <w:rPr>
          <w:sz w:val="20"/>
        </w:rPr>
        <w:t>EĞİTİCİ KULÜP İÇ YÖNETMELİĞİ</w:t>
      </w:r>
    </w:p>
    <w:p w:rsidR="002D40E0" w:rsidRPr="004759E9" w:rsidRDefault="002D40E0" w:rsidP="003A424F">
      <w:pPr>
        <w:pStyle w:val="Subtitle"/>
        <w:rPr>
          <w:sz w:val="20"/>
        </w:rPr>
      </w:pPr>
    </w:p>
    <w:p w:rsidR="002D40E0" w:rsidRPr="004759E9" w:rsidRDefault="002D40E0" w:rsidP="003A424F">
      <w:pPr>
        <w:pStyle w:val="Subtitle"/>
        <w:rPr>
          <w:sz w:val="20"/>
        </w:rPr>
      </w:pPr>
    </w:p>
    <w:p w:rsidR="002D40E0" w:rsidRPr="004759E9" w:rsidRDefault="002D40E0" w:rsidP="003A424F">
      <w:pPr>
        <w:ind w:firstLine="708"/>
        <w:rPr>
          <w:b/>
          <w:i/>
        </w:rPr>
      </w:pPr>
      <w:r w:rsidRPr="004759E9">
        <w:rPr>
          <w:b/>
          <w:i/>
        </w:rPr>
        <w:t>OKULUN ADI</w:t>
      </w:r>
      <w:r w:rsidRPr="004759E9">
        <w:rPr>
          <w:b/>
          <w:i/>
        </w:rPr>
        <w:tab/>
      </w:r>
      <w:r w:rsidRPr="004759E9">
        <w:rPr>
          <w:b/>
          <w:i/>
        </w:rPr>
        <w:tab/>
        <w:t xml:space="preserve"> </w:t>
      </w:r>
      <w:r w:rsidRPr="004759E9">
        <w:rPr>
          <w:b/>
          <w:i/>
        </w:rPr>
        <w:tab/>
      </w:r>
      <w:r w:rsidRPr="004759E9">
        <w:rPr>
          <w:b/>
        </w:rPr>
        <w:t>:</w:t>
      </w:r>
      <w:r w:rsidRPr="004759E9">
        <w:rPr>
          <w:b/>
          <w:i/>
        </w:rPr>
        <w:t xml:space="preserve">  </w:t>
      </w:r>
      <w:r w:rsidRPr="004759E9">
        <w:rPr>
          <w:b/>
          <w:i/>
        </w:rPr>
        <w:tab/>
      </w:r>
      <w:r>
        <w:rPr>
          <w:b/>
          <w:i/>
        </w:rPr>
        <w:t>………………..</w:t>
      </w:r>
      <w:r w:rsidRPr="004759E9">
        <w:rPr>
          <w:b/>
          <w:i/>
        </w:rPr>
        <w:t>İLKÖĞRETİM OKULU</w:t>
      </w:r>
    </w:p>
    <w:p w:rsidR="002D40E0" w:rsidRPr="004759E9" w:rsidRDefault="002D40E0" w:rsidP="003A424F">
      <w:pPr>
        <w:ind w:firstLine="708"/>
      </w:pPr>
      <w:r w:rsidRPr="004759E9">
        <w:rPr>
          <w:b/>
          <w:i/>
        </w:rPr>
        <w:t>EĞİTİCİ KULÜBÜN ADI</w:t>
      </w:r>
      <w:r w:rsidRPr="004759E9">
        <w:rPr>
          <w:b/>
          <w:i/>
        </w:rPr>
        <w:tab/>
      </w:r>
      <w:r w:rsidRPr="004759E9">
        <w:rPr>
          <w:b/>
        </w:rPr>
        <w:t>:</w:t>
      </w:r>
      <w:r w:rsidRPr="004759E9">
        <w:rPr>
          <w:b/>
          <w:i/>
        </w:rPr>
        <w:t xml:space="preserve"> </w:t>
      </w:r>
      <w:r w:rsidRPr="004759E9">
        <w:rPr>
          <w:b/>
          <w:i/>
        </w:rPr>
        <w:tab/>
        <w:t>BİLİM-FEN VE TEKNOLOJİ KULÜBÜ</w:t>
      </w:r>
    </w:p>
    <w:p w:rsidR="002D40E0" w:rsidRPr="004759E9" w:rsidRDefault="002D40E0" w:rsidP="003A424F">
      <w:pPr>
        <w:spacing w:line="360" w:lineRule="auto"/>
      </w:pPr>
      <w:r w:rsidRPr="004759E9">
        <w:tab/>
        <w:t xml:space="preserve"> </w:t>
      </w:r>
    </w:p>
    <w:p w:rsidR="002D40E0" w:rsidRPr="004759E9" w:rsidRDefault="002D40E0" w:rsidP="003A424F">
      <w:pPr>
        <w:pStyle w:val="Heading1"/>
        <w:spacing w:line="360" w:lineRule="auto"/>
        <w:rPr>
          <w:sz w:val="20"/>
        </w:rPr>
      </w:pPr>
      <w:r w:rsidRPr="004759E9">
        <w:rPr>
          <w:sz w:val="20"/>
        </w:rPr>
        <w:t>BİRİNCİ BÖLÜM</w:t>
      </w:r>
    </w:p>
    <w:p w:rsidR="002D40E0" w:rsidRPr="004759E9" w:rsidRDefault="002D40E0" w:rsidP="003A424F"/>
    <w:p w:rsidR="002D40E0" w:rsidRPr="004759E9" w:rsidRDefault="002D40E0" w:rsidP="003A424F">
      <w:pPr>
        <w:spacing w:line="360" w:lineRule="auto"/>
        <w:jc w:val="center"/>
        <w:rPr>
          <w:b/>
          <w:u w:val="single"/>
        </w:rPr>
      </w:pPr>
      <w:r w:rsidRPr="004759E9">
        <w:rPr>
          <w:b/>
          <w:u w:val="single"/>
        </w:rPr>
        <w:t>AMAÇ:</w:t>
      </w:r>
    </w:p>
    <w:p w:rsidR="002D40E0" w:rsidRPr="004759E9" w:rsidRDefault="002D40E0" w:rsidP="003A424F">
      <w:pPr>
        <w:widowControl w:val="0"/>
        <w:jc w:val="both"/>
        <w:rPr>
          <w:bCs/>
        </w:rPr>
      </w:pPr>
      <w:r w:rsidRPr="004759E9">
        <w:t xml:space="preserve">       “Bilim-Fen ve Teknoloji Kulübü”</w:t>
      </w:r>
      <w:r w:rsidRPr="004759E9">
        <w:rPr>
          <w:bCs/>
        </w:rPr>
        <w:t xml:space="preserve"> Millî Eğitim Bakanlığı İlköğretim ve Orta Öğretim Kurumları </w:t>
      </w:r>
    </w:p>
    <w:p w:rsidR="002D40E0" w:rsidRPr="004759E9" w:rsidRDefault="002D40E0" w:rsidP="003A424F">
      <w:pPr>
        <w:widowControl w:val="0"/>
        <w:jc w:val="both"/>
      </w:pPr>
      <w:r w:rsidRPr="004759E9">
        <w:rPr>
          <w:bCs/>
        </w:rPr>
        <w:t xml:space="preserve">                       Sosyal Etkinlikler Yönetmeliğinde </w:t>
      </w:r>
      <w:r w:rsidRPr="004759E9">
        <w:t>belirtilen genel amaçlar doğrultusunda;</w:t>
      </w:r>
    </w:p>
    <w:p w:rsidR="002D40E0" w:rsidRPr="004759E9" w:rsidRDefault="002D40E0" w:rsidP="003A424F">
      <w:pPr>
        <w:jc w:val="both"/>
      </w:pPr>
    </w:p>
    <w:p w:rsidR="002D40E0" w:rsidRPr="004759E9" w:rsidRDefault="002D40E0" w:rsidP="003A424F">
      <w:pPr>
        <w:pStyle w:val="Heading3"/>
        <w:spacing w:before="60"/>
        <w:ind w:firstLine="397"/>
        <w:rPr>
          <w:rFonts w:ascii="Times New Roman" w:hAnsi="Times New Roman" w:cs="Times New Roman"/>
          <w:sz w:val="20"/>
          <w:szCs w:val="20"/>
        </w:rPr>
      </w:pPr>
      <w:r w:rsidRPr="004759E9">
        <w:rPr>
          <w:rFonts w:ascii="Times New Roman" w:hAnsi="Times New Roman" w:cs="Times New Roman"/>
          <w:sz w:val="20"/>
          <w:szCs w:val="20"/>
        </w:rPr>
        <w:t>Amaç</w:t>
      </w:r>
    </w:p>
    <w:p w:rsidR="002D40E0" w:rsidRPr="004759E9" w:rsidRDefault="002D40E0" w:rsidP="003A424F">
      <w:pPr>
        <w:pStyle w:val="BodyText"/>
        <w:spacing w:before="60" w:after="60"/>
        <w:ind w:firstLine="397"/>
      </w:pPr>
      <w:r w:rsidRPr="004759E9">
        <w:rPr>
          <w:b/>
          <w:i/>
        </w:rPr>
        <w:t>Madde–1.</w:t>
      </w:r>
      <w:r w:rsidRPr="004759E9">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w:t>
      </w:r>
    </w:p>
    <w:p w:rsidR="002D40E0" w:rsidRPr="004759E9" w:rsidRDefault="002D40E0" w:rsidP="003A424F">
      <w:pPr>
        <w:spacing w:before="60" w:after="60"/>
        <w:ind w:firstLine="397"/>
        <w:jc w:val="both"/>
        <w:rPr>
          <w:b/>
          <w:bCs/>
        </w:rPr>
      </w:pPr>
      <w:r w:rsidRPr="004759E9">
        <w:rPr>
          <w:b/>
          <w:bCs/>
        </w:rPr>
        <w:t>Kapsam</w:t>
      </w:r>
    </w:p>
    <w:p w:rsidR="002D40E0" w:rsidRPr="004759E9" w:rsidRDefault="002D40E0" w:rsidP="003A424F">
      <w:pPr>
        <w:spacing w:line="360" w:lineRule="auto"/>
        <w:jc w:val="both"/>
      </w:pPr>
      <w:r w:rsidRPr="004759E9">
        <w:rPr>
          <w:b/>
          <w:i/>
        </w:rPr>
        <w:t>Madde–2.</w:t>
      </w:r>
      <w:r w:rsidRPr="004759E9">
        <w:t xml:space="preserve"> Bu Yönetmelik, resmî, özel ilköğretim ve orta öğretim kurumlarında, bilimsel, sosyal, kültürel, sanatsal ve sportif alanlarda yapılacak etkinliklerle törenler ve diğer çalışmaların düzenlenip yürütülmesiyle ilgili esasları kapsar</w:t>
      </w:r>
    </w:p>
    <w:p w:rsidR="002D40E0" w:rsidRPr="004759E9" w:rsidRDefault="002D40E0" w:rsidP="003A424F">
      <w:pPr>
        <w:spacing w:before="60" w:after="60"/>
        <w:ind w:firstLine="397"/>
        <w:jc w:val="both"/>
        <w:rPr>
          <w:b/>
          <w:bCs/>
        </w:rPr>
      </w:pPr>
      <w:r w:rsidRPr="004759E9">
        <w:rPr>
          <w:b/>
          <w:bCs/>
        </w:rPr>
        <w:t>Dayanak</w:t>
      </w:r>
    </w:p>
    <w:p w:rsidR="002D40E0" w:rsidRPr="004759E9" w:rsidRDefault="002D40E0" w:rsidP="003A424F">
      <w:pPr>
        <w:spacing w:line="360" w:lineRule="auto"/>
        <w:jc w:val="both"/>
        <w:rPr>
          <w:b/>
        </w:rPr>
      </w:pPr>
      <w:r w:rsidRPr="004759E9">
        <w:rPr>
          <w:b/>
          <w:i/>
        </w:rPr>
        <w:t xml:space="preserve">Madde–3. </w:t>
      </w:r>
      <w:r w:rsidRPr="004759E9">
        <w:t>Bu Yönetmelik, 14/06/1973 tarihli ve 1739 sayılı Millî Eğitim Temel Kanununun 62 nci maddesi, 30/04/1992 tarihli ve 3797 sayılı Millî Eğitim Bakanlığının Teşkilât ve Görevleri Hakkında Kanunun 2 nci maddesi, 05/06/1961 tarihli ve 222 sayılı İlköğretim ve Eğitim Kanununun 11 inci maddesi, 05/06/1986 tarihli 3308 sayılı Meslekî Eğitim  Kanununun 11 inci maddesi ile 08/06/1965 tarihli ve 625 sayılı Özel Öğretim Kurumları Kanununun 2 nci maddesine dayanılarak hazırlanmıştır</w:t>
      </w:r>
    </w:p>
    <w:p w:rsidR="002D40E0" w:rsidRPr="004759E9" w:rsidRDefault="002D40E0" w:rsidP="003A424F">
      <w:pPr>
        <w:pStyle w:val="Heading6"/>
        <w:spacing w:before="60"/>
        <w:ind w:firstLine="397"/>
        <w:rPr>
          <w:sz w:val="20"/>
          <w:szCs w:val="20"/>
        </w:rPr>
      </w:pPr>
      <w:r w:rsidRPr="004759E9">
        <w:rPr>
          <w:sz w:val="20"/>
          <w:szCs w:val="20"/>
        </w:rPr>
        <w:t>Tanımlar</w:t>
      </w:r>
    </w:p>
    <w:p w:rsidR="002D40E0" w:rsidRPr="004759E9" w:rsidRDefault="002D40E0" w:rsidP="003A424F">
      <w:pPr>
        <w:spacing w:before="60" w:after="60"/>
        <w:ind w:firstLine="397"/>
        <w:jc w:val="both"/>
      </w:pPr>
      <w:r w:rsidRPr="004759E9">
        <w:rPr>
          <w:b/>
          <w:i/>
        </w:rPr>
        <w:t>Madde–4.</w:t>
      </w:r>
      <w:r w:rsidRPr="004759E9">
        <w:t xml:space="preserve"> Bu Yönetmelikte geçen;</w:t>
      </w:r>
    </w:p>
    <w:p w:rsidR="002D40E0" w:rsidRPr="004759E9" w:rsidRDefault="002D40E0" w:rsidP="003A424F">
      <w:pPr>
        <w:spacing w:before="60" w:after="60"/>
        <w:ind w:firstLine="397"/>
        <w:jc w:val="both"/>
      </w:pPr>
      <w:r w:rsidRPr="004759E9">
        <w:t>a) Bakanlık : Millî Eğitim Bakanlığını,</w:t>
      </w:r>
    </w:p>
    <w:p w:rsidR="002D40E0" w:rsidRPr="004759E9" w:rsidRDefault="002D40E0" w:rsidP="003A424F">
      <w:pPr>
        <w:spacing w:before="60" w:after="60"/>
        <w:ind w:firstLine="397"/>
        <w:jc w:val="both"/>
      </w:pPr>
      <w:r w:rsidRPr="004759E9">
        <w:t>b) Bakan : Millî Eğitim Bakanını,</w:t>
      </w:r>
    </w:p>
    <w:p w:rsidR="002D40E0" w:rsidRPr="004759E9" w:rsidRDefault="002D40E0" w:rsidP="003A424F">
      <w:pPr>
        <w:tabs>
          <w:tab w:val="num" w:pos="1069"/>
        </w:tabs>
        <w:spacing w:before="60" w:after="60"/>
        <w:ind w:firstLine="397"/>
        <w:jc w:val="both"/>
      </w:pPr>
      <w:r w:rsidRPr="004759E9">
        <w:t>c) Kurum : Resmî, özel  ilköğretim  ve  orta  öğretim  kurumları  ile  diğer yaygın eğitim kurumlarını,</w:t>
      </w:r>
    </w:p>
    <w:p w:rsidR="002D40E0" w:rsidRPr="004759E9" w:rsidRDefault="002D40E0" w:rsidP="003A424F">
      <w:pPr>
        <w:spacing w:before="60" w:after="60"/>
        <w:ind w:firstLine="397"/>
        <w:jc w:val="both"/>
      </w:pPr>
      <w:r w:rsidRPr="004759E9">
        <w:t>d) Müdür :  Resmî,  özel  ilköğretim  ve  orta  öğretim   ile   yaygın   eğitim kurumu müdürlerini,</w:t>
      </w:r>
    </w:p>
    <w:p w:rsidR="002D40E0" w:rsidRPr="004759E9" w:rsidRDefault="002D40E0" w:rsidP="003A424F">
      <w:pPr>
        <w:spacing w:before="60" w:after="60"/>
        <w:ind w:firstLine="397"/>
        <w:jc w:val="both"/>
      </w:pPr>
      <w:r w:rsidRPr="004759E9">
        <w:t>e) Sosyal Etkinlik :</w:t>
      </w:r>
      <w:r w:rsidRPr="004759E9">
        <w:rPr>
          <w:b/>
          <w:bCs/>
        </w:rPr>
        <w:t xml:space="preserve"> </w:t>
      </w:r>
      <w:r w:rsidRPr="004759E9">
        <w:t>Öğrenci kulübü ve toplum hizmeti çalışmalarını,</w:t>
      </w:r>
    </w:p>
    <w:p w:rsidR="002D40E0" w:rsidRPr="004759E9" w:rsidRDefault="002D40E0" w:rsidP="003A424F">
      <w:pPr>
        <w:spacing w:before="60" w:after="60"/>
        <w:ind w:firstLine="397"/>
        <w:jc w:val="both"/>
      </w:pPr>
      <w:r w:rsidRPr="004759E9">
        <w:t xml:space="preserve">f) Öğrenci  Kulübü :  Öğrencilerin  öğrenimleri  boyunca bilimsel, sosyal, kültürel, sanatsal ve sportif alanlarda okul içi ve okul dışı etkinliklerde bulunmalarını sağlamak amacıyla oluşturulan grubu, </w:t>
      </w:r>
    </w:p>
    <w:p w:rsidR="002D40E0" w:rsidRPr="004759E9" w:rsidRDefault="002D40E0" w:rsidP="003A424F">
      <w:pPr>
        <w:spacing w:before="60" w:after="60"/>
        <w:ind w:firstLine="397"/>
        <w:jc w:val="both"/>
      </w:pPr>
      <w:r w:rsidRPr="004759E9">
        <w:t>g) Toplum Hizmeti : Öğrencilerin, yaş ve bilgi seviyesine uygun olarak her türlü toplum ve çevre sorunlarının çözümüne katkı sağlamak amacıyla yapacakları çalışmaları,</w:t>
      </w:r>
    </w:p>
    <w:p w:rsidR="002D40E0" w:rsidRPr="004759E9" w:rsidRDefault="002D40E0" w:rsidP="003A424F">
      <w:pPr>
        <w:pStyle w:val="BodyText"/>
        <w:ind w:firstLine="397"/>
      </w:pPr>
      <w:r w:rsidRPr="004759E9">
        <w:t>h) Danışman     Öğretmen: Öğrenci kulübü  ve toplum hizmeti çalışmalarının rehberlik, danışmanlık ve gözetim görevini yürüten öğretmeni veya öğretmenleri,</w:t>
      </w:r>
    </w:p>
    <w:p w:rsidR="002D40E0" w:rsidRPr="004759E9" w:rsidRDefault="002D40E0" w:rsidP="003A424F">
      <w:pPr>
        <w:pStyle w:val="BodyText"/>
        <w:tabs>
          <w:tab w:val="num" w:pos="360"/>
        </w:tabs>
        <w:spacing w:before="60" w:after="60"/>
        <w:ind w:firstLine="397"/>
      </w:pPr>
      <w:r w:rsidRPr="004759E9">
        <w:t>ı) Gönüllü  Veli:   Öğrenci  kulübü  ve  toplum hizmeti çalışmalarına katkı sağlayan veli veya velileri,</w:t>
      </w:r>
    </w:p>
    <w:p w:rsidR="002D40E0" w:rsidRPr="004759E9" w:rsidRDefault="002D40E0" w:rsidP="004759E9">
      <w:pPr>
        <w:pStyle w:val="BodyText"/>
        <w:tabs>
          <w:tab w:val="num" w:pos="360"/>
        </w:tabs>
        <w:spacing w:before="60" w:after="60"/>
        <w:ind w:firstLine="397"/>
      </w:pPr>
      <w:r w:rsidRPr="004759E9">
        <w:t>j) Sosyal Etkinlikler Kurulu : Sosyal etkinlikler kapsamındaki öğrenci kulübü ve    toplum hizmeti faaliyetlerini koordine etmek amacıyla oluşturulan kurulu</w:t>
      </w:r>
      <w:r>
        <w:t xml:space="preserve"> </w:t>
      </w:r>
      <w:r w:rsidRPr="004759E9">
        <w:t>ifade eder.</w:t>
      </w:r>
    </w:p>
    <w:p w:rsidR="002D40E0" w:rsidRPr="004759E9" w:rsidRDefault="002D40E0" w:rsidP="003A424F">
      <w:pPr>
        <w:pStyle w:val="Heading6"/>
        <w:spacing w:before="60"/>
        <w:ind w:firstLine="397"/>
        <w:rPr>
          <w:sz w:val="20"/>
          <w:szCs w:val="20"/>
        </w:rPr>
      </w:pPr>
      <w:r>
        <w:rPr>
          <w:sz w:val="20"/>
          <w:szCs w:val="20"/>
        </w:rPr>
        <w:t xml:space="preserve">                                                                    </w:t>
      </w:r>
      <w:r w:rsidRPr="004759E9">
        <w:rPr>
          <w:sz w:val="20"/>
          <w:szCs w:val="20"/>
        </w:rPr>
        <w:t>Sosyal Etkinliklerin Amacı</w:t>
      </w:r>
    </w:p>
    <w:p w:rsidR="002D40E0" w:rsidRPr="004759E9" w:rsidRDefault="002D40E0" w:rsidP="003A424F">
      <w:pPr>
        <w:spacing w:before="60" w:after="60"/>
        <w:ind w:firstLine="397"/>
        <w:jc w:val="both"/>
      </w:pPr>
      <w:r w:rsidRPr="004759E9">
        <w:rPr>
          <w:b/>
          <w:i/>
        </w:rPr>
        <w:t xml:space="preserve">Madde–5. </w:t>
      </w:r>
      <w:r w:rsidRPr="004759E9">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2D40E0" w:rsidRPr="004759E9" w:rsidRDefault="002D40E0" w:rsidP="003A424F">
      <w:pPr>
        <w:spacing w:before="60" w:after="60"/>
        <w:ind w:firstLine="397"/>
        <w:jc w:val="both"/>
      </w:pPr>
    </w:p>
    <w:p w:rsidR="002D40E0" w:rsidRPr="004759E9" w:rsidRDefault="002D40E0" w:rsidP="003A424F">
      <w:pPr>
        <w:spacing w:before="60" w:after="60"/>
        <w:ind w:firstLine="397"/>
        <w:jc w:val="both"/>
      </w:pPr>
      <w:r w:rsidRPr="004759E9">
        <w:t>Bu amaçla öğrencilere;</w:t>
      </w:r>
    </w:p>
    <w:p w:rsidR="002D40E0" w:rsidRPr="004759E9" w:rsidRDefault="002D40E0" w:rsidP="003A424F">
      <w:pPr>
        <w:spacing w:before="60" w:after="60"/>
        <w:ind w:firstLine="397"/>
        <w:jc w:val="both"/>
      </w:pPr>
      <w:r w:rsidRPr="004759E9">
        <w:t>a) İnsan haklarına ve demokrasi ilkelerine saygı duyabilme,</w:t>
      </w:r>
    </w:p>
    <w:p w:rsidR="002D40E0" w:rsidRPr="004759E9" w:rsidRDefault="002D40E0" w:rsidP="003A424F">
      <w:pPr>
        <w:spacing w:before="60" w:after="60"/>
        <w:ind w:firstLine="397"/>
        <w:jc w:val="both"/>
      </w:pPr>
      <w:r w:rsidRPr="004759E9">
        <w:t xml:space="preserve">b) Kendini tanıyabilme, bireysel  hedeflerini  belirleyebilme,  yeteneklerini </w:t>
      </w:r>
    </w:p>
    <w:p w:rsidR="002D40E0" w:rsidRPr="004759E9" w:rsidRDefault="002D40E0" w:rsidP="003A424F">
      <w:pPr>
        <w:spacing w:before="60" w:after="60"/>
        <w:jc w:val="both"/>
      </w:pPr>
      <w:r w:rsidRPr="004759E9">
        <w:t>geliştirebilme, bunları kendisinin ve toplumun yararına kullanabilme,</w:t>
      </w:r>
    </w:p>
    <w:p w:rsidR="002D40E0" w:rsidRPr="004759E9" w:rsidRDefault="002D40E0" w:rsidP="003A424F">
      <w:pPr>
        <w:spacing w:before="60" w:after="60"/>
        <w:ind w:firstLine="397"/>
        <w:jc w:val="both"/>
      </w:pPr>
      <w:r w:rsidRPr="004759E9">
        <w:t>c) Çevreyi koruma bilinciyle hareket edebilme,</w:t>
      </w:r>
    </w:p>
    <w:p w:rsidR="002D40E0" w:rsidRPr="004759E9" w:rsidRDefault="002D40E0" w:rsidP="003A424F">
      <w:pPr>
        <w:spacing w:before="60" w:after="60"/>
        <w:ind w:firstLine="397"/>
        <w:jc w:val="both"/>
      </w:pPr>
      <w:r w:rsidRPr="004759E9">
        <w:t>d) Kendine ve çevresindekilere güven duyabilme,</w:t>
      </w:r>
    </w:p>
    <w:p w:rsidR="002D40E0" w:rsidRPr="004759E9" w:rsidRDefault="002D40E0" w:rsidP="003A424F">
      <w:pPr>
        <w:spacing w:before="60" w:after="60"/>
        <w:ind w:firstLine="397"/>
        <w:jc w:val="both"/>
      </w:pPr>
      <w:r w:rsidRPr="004759E9">
        <w:t>e) Plânlı  çalışma  alışkanlığı  edinebilme, serbest zamanlarını  etkin   ve verimli değerlendirebilme,</w:t>
      </w:r>
    </w:p>
    <w:p w:rsidR="002D40E0" w:rsidRPr="004759E9" w:rsidRDefault="002D40E0" w:rsidP="003A424F">
      <w:pPr>
        <w:spacing w:before="60" w:after="60"/>
        <w:ind w:firstLine="397"/>
        <w:jc w:val="both"/>
      </w:pPr>
      <w:r w:rsidRPr="004759E9">
        <w:t xml:space="preserve">f) Girişimci  olabilme  ve  bunu  başarı  ile  sürdürebilme, yeni durum ve </w:t>
      </w:r>
    </w:p>
    <w:p w:rsidR="002D40E0" w:rsidRPr="004759E9" w:rsidRDefault="002D40E0" w:rsidP="003A424F">
      <w:pPr>
        <w:spacing w:before="60" w:after="60"/>
        <w:jc w:val="both"/>
      </w:pPr>
      <w:r w:rsidRPr="004759E9">
        <w:t>ortamlara uyabilme,</w:t>
      </w:r>
    </w:p>
    <w:p w:rsidR="002D40E0" w:rsidRPr="004759E9" w:rsidRDefault="002D40E0" w:rsidP="003A424F">
      <w:pPr>
        <w:spacing w:before="60" w:after="60"/>
        <w:ind w:firstLine="397"/>
        <w:jc w:val="both"/>
      </w:pPr>
      <w:r w:rsidRPr="004759E9">
        <w:t>g) Savurganlığı önleme ve tutumlu olabilme,</w:t>
      </w:r>
    </w:p>
    <w:p w:rsidR="002D40E0" w:rsidRPr="004759E9" w:rsidRDefault="002D40E0" w:rsidP="003A424F">
      <w:pPr>
        <w:spacing w:before="60" w:after="60"/>
        <w:ind w:firstLine="397"/>
        <w:jc w:val="both"/>
      </w:pPr>
      <w:r w:rsidRPr="004759E9">
        <w:t xml:space="preserve">h) Bireysel  farklılıklara  saygılı  olabilme;  farklı  görüş,  düşünce,  inanç, </w:t>
      </w:r>
    </w:p>
    <w:p w:rsidR="002D40E0" w:rsidRPr="004759E9" w:rsidRDefault="002D40E0" w:rsidP="003A424F">
      <w:pPr>
        <w:spacing w:before="60" w:after="60"/>
        <w:jc w:val="both"/>
      </w:pPr>
      <w:r w:rsidRPr="004759E9">
        <w:t>anlayış ve kültürel değerleri hoşgörü ile karşılayabilme,</w:t>
      </w:r>
    </w:p>
    <w:p w:rsidR="002D40E0" w:rsidRPr="004759E9" w:rsidRDefault="002D40E0" w:rsidP="003A424F">
      <w:pPr>
        <w:pStyle w:val="BodyText"/>
        <w:spacing w:before="60" w:after="60"/>
        <w:ind w:firstLine="397"/>
      </w:pPr>
      <w:r w:rsidRPr="004759E9">
        <w:t>ı) Aldığı görevi istekle yapabilme, sorumluluk alabilme,</w:t>
      </w:r>
    </w:p>
    <w:p w:rsidR="002D40E0" w:rsidRPr="004759E9" w:rsidRDefault="002D40E0" w:rsidP="003A424F">
      <w:pPr>
        <w:pStyle w:val="BodyText"/>
        <w:spacing w:before="60" w:after="60"/>
        <w:ind w:firstLine="397"/>
      </w:pPr>
      <w:r w:rsidRPr="004759E9">
        <w:t>j) Bireysel olarak veya başkalarıyla iş birliği içinde çevresindeki toplumsal sorunlarla ilgilenebilme ve bunların çözümüne katkı sağlayacak nitelikte projeler geliştirebilme ve uygulayabilme,</w:t>
      </w:r>
    </w:p>
    <w:p w:rsidR="002D40E0" w:rsidRPr="004759E9" w:rsidRDefault="002D40E0" w:rsidP="003A424F">
      <w:pPr>
        <w:spacing w:before="60" w:after="60"/>
        <w:ind w:firstLine="397"/>
        <w:jc w:val="both"/>
      </w:pPr>
      <w:r w:rsidRPr="004759E9">
        <w:t>k) Grupça yapılan görevleri tamamlamak için istekle çalışabilme ve gruba karşı sorumluluk duyabilme</w:t>
      </w:r>
    </w:p>
    <w:p w:rsidR="002D40E0" w:rsidRPr="004759E9" w:rsidRDefault="002D40E0" w:rsidP="003A424F">
      <w:pPr>
        <w:spacing w:before="60" w:after="60"/>
        <w:ind w:firstLine="397"/>
        <w:jc w:val="both"/>
      </w:pPr>
      <w:r w:rsidRPr="004759E9">
        <w:t>gibi tutum, davranış ve becerilerin kazandırılmasına çalışılır.</w:t>
      </w:r>
    </w:p>
    <w:p w:rsidR="002D40E0" w:rsidRPr="00421723" w:rsidRDefault="002D40E0" w:rsidP="00421723">
      <w:pPr>
        <w:pStyle w:val="Heading7"/>
        <w:spacing w:before="60"/>
        <w:ind w:firstLine="397"/>
        <w:jc w:val="center"/>
        <w:rPr>
          <w:b/>
          <w:sz w:val="20"/>
          <w:szCs w:val="20"/>
          <w:u w:val="single"/>
        </w:rPr>
      </w:pPr>
      <w:r w:rsidRPr="00421723">
        <w:rPr>
          <w:b/>
          <w:sz w:val="20"/>
          <w:szCs w:val="20"/>
          <w:u w:val="single"/>
        </w:rPr>
        <w:t>İlkeler</w:t>
      </w:r>
    </w:p>
    <w:p w:rsidR="002D40E0" w:rsidRPr="004759E9" w:rsidRDefault="002D40E0" w:rsidP="003A424F">
      <w:pPr>
        <w:spacing w:before="60" w:after="60"/>
        <w:ind w:firstLine="397"/>
        <w:jc w:val="both"/>
      </w:pPr>
      <w:r w:rsidRPr="004759E9">
        <w:rPr>
          <w:b/>
          <w:i/>
        </w:rPr>
        <w:t xml:space="preserve">Madde–6. </w:t>
      </w:r>
      <w:r w:rsidRPr="004759E9">
        <w:t>Öğrenci kulübü ve toplum hizmeti çalışmalarında katılımcılık, plânlılık, süreklilik,  üretkenlik, gönüllülük ve iş birliği temel ilkedir.</w:t>
      </w:r>
    </w:p>
    <w:p w:rsidR="002D40E0" w:rsidRPr="004759E9" w:rsidRDefault="002D40E0" w:rsidP="003A424F">
      <w:pPr>
        <w:spacing w:before="60" w:after="60"/>
        <w:ind w:firstLine="397"/>
        <w:jc w:val="both"/>
      </w:pPr>
      <w:r w:rsidRPr="004759E9">
        <w:t xml:space="preserve">Bu ilkeler doğrultusunda; </w:t>
      </w:r>
    </w:p>
    <w:p w:rsidR="002D40E0" w:rsidRPr="004759E9" w:rsidRDefault="002D40E0" w:rsidP="003A424F">
      <w:pPr>
        <w:spacing w:before="60" w:after="60"/>
        <w:ind w:firstLine="397"/>
        <w:jc w:val="both"/>
      </w:pPr>
      <w:r w:rsidRPr="004759E9">
        <w:t xml:space="preserve">a) İlköğretim  ve  orta  öğretimde  öğrenci  kulübü    ve    toplum   hizmeti </w:t>
      </w:r>
    </w:p>
    <w:p w:rsidR="002D40E0" w:rsidRPr="004759E9" w:rsidRDefault="002D40E0" w:rsidP="003A424F">
      <w:pPr>
        <w:spacing w:before="60" w:after="60"/>
        <w:jc w:val="both"/>
      </w:pPr>
      <w:r w:rsidRPr="004759E9">
        <w:t>çalışmalarının, öğrencilerin gelişim seviyesine göre belirlenmesine,</w:t>
      </w:r>
    </w:p>
    <w:p w:rsidR="002D40E0" w:rsidRPr="004759E9" w:rsidRDefault="002D40E0" w:rsidP="003A424F">
      <w:pPr>
        <w:spacing w:before="60" w:after="60"/>
        <w:ind w:firstLine="397"/>
        <w:jc w:val="both"/>
      </w:pPr>
      <w:r w:rsidRPr="004759E9">
        <w:t xml:space="preserve">b) Çevresine   duyarlı   ve   liderlik   özelliklerine   sahip   bireyler   olarak </w:t>
      </w:r>
    </w:p>
    <w:p w:rsidR="002D40E0" w:rsidRPr="004759E9" w:rsidRDefault="002D40E0" w:rsidP="003A424F">
      <w:pPr>
        <w:spacing w:before="60" w:after="60"/>
        <w:jc w:val="both"/>
      </w:pPr>
      <w:r w:rsidRPr="004759E9">
        <w:t xml:space="preserve">yetişmelerine, ilgi ve istidatlarını geliştirmelerine, </w:t>
      </w:r>
    </w:p>
    <w:p w:rsidR="002D40E0" w:rsidRPr="004759E9" w:rsidRDefault="002D40E0" w:rsidP="003A424F">
      <w:pPr>
        <w:spacing w:before="60" w:after="60"/>
        <w:ind w:firstLine="397"/>
        <w:jc w:val="both"/>
      </w:pPr>
      <w:r w:rsidRPr="004759E9">
        <w:t>c) Demokratik yurttaşlık bilincini geliştirebilecek eğitim uygulamalarının,</w:t>
      </w:r>
    </w:p>
    <w:p w:rsidR="002D40E0" w:rsidRPr="004759E9" w:rsidRDefault="002D40E0" w:rsidP="003A424F">
      <w:pPr>
        <w:spacing w:before="60" w:after="60"/>
        <w:jc w:val="both"/>
      </w:pPr>
      <w:r w:rsidRPr="004759E9">
        <w:t>hayatın tüm alanlarına yayılarak yapılacak çalışmaların okul içi ve okul dışı etkinlikleri içermesine,</w:t>
      </w:r>
    </w:p>
    <w:p w:rsidR="002D40E0" w:rsidRPr="004759E9" w:rsidRDefault="002D40E0" w:rsidP="003A424F">
      <w:pPr>
        <w:pStyle w:val="BodyTextIndent"/>
        <w:spacing w:before="60" w:after="60"/>
        <w:ind w:firstLine="397"/>
        <w:rPr>
          <w:sz w:val="20"/>
        </w:rPr>
      </w:pPr>
      <w:r w:rsidRPr="004759E9">
        <w:rPr>
          <w:sz w:val="20"/>
        </w:rPr>
        <w:t>d) Öğrencilerin toplumsal hayata, sorunların çözümüne,yerel düzeyde katılımına ve yöneltici projeler hazırlamaya özendirilmesine,</w:t>
      </w:r>
    </w:p>
    <w:p w:rsidR="002D40E0" w:rsidRPr="004759E9" w:rsidRDefault="002D40E0" w:rsidP="003A424F">
      <w:pPr>
        <w:spacing w:before="60" w:after="60"/>
        <w:ind w:firstLine="397"/>
        <w:jc w:val="both"/>
      </w:pPr>
      <w:r w:rsidRPr="004759E9">
        <w:t xml:space="preserve">e) Her bireyin topluma katkı sağlayabileceği göz  önüne  alınarak  tüm </w:t>
      </w:r>
    </w:p>
    <w:p w:rsidR="002D40E0" w:rsidRPr="004759E9" w:rsidRDefault="002D40E0" w:rsidP="003A424F">
      <w:pPr>
        <w:spacing w:before="60" w:after="60"/>
        <w:jc w:val="both"/>
      </w:pPr>
      <w:r w:rsidRPr="004759E9">
        <w:t>etkinliklerde geniş katılımın sağlanmasına,</w:t>
      </w:r>
    </w:p>
    <w:p w:rsidR="002D40E0" w:rsidRPr="004759E9" w:rsidRDefault="002D40E0" w:rsidP="003A424F">
      <w:pPr>
        <w:tabs>
          <w:tab w:val="num" w:pos="0"/>
        </w:tabs>
        <w:spacing w:before="60" w:after="60"/>
        <w:jc w:val="both"/>
      </w:pPr>
      <w:r w:rsidRPr="004759E9">
        <w:t xml:space="preserve">        f) Öğrencilerin yönlendirilmelerine ve kariyer gelişimlerinin desteklenmesine,</w:t>
      </w:r>
    </w:p>
    <w:p w:rsidR="002D40E0" w:rsidRPr="004759E9" w:rsidRDefault="002D40E0" w:rsidP="003A424F">
      <w:pPr>
        <w:spacing w:before="60" w:after="60"/>
        <w:ind w:left="360"/>
        <w:jc w:val="both"/>
      </w:pPr>
      <w:r w:rsidRPr="004759E9">
        <w:t xml:space="preserve">g) Sosyal    etkinlik    çalışmalarının    planlanması   ve   yürütülmesinde </w:t>
      </w:r>
    </w:p>
    <w:p w:rsidR="002D40E0" w:rsidRPr="004759E9" w:rsidRDefault="002D40E0" w:rsidP="003A424F">
      <w:pPr>
        <w:pStyle w:val="BodyText"/>
        <w:spacing w:before="60" w:after="60"/>
      </w:pPr>
      <w:r w:rsidRPr="004759E9">
        <w:t>öğrencilerin ilgi, istek, yetenek ve ihtiyaçları ile çevrenin imkân ve şartlarının göz önünde tutulmasına,</w:t>
      </w:r>
    </w:p>
    <w:p w:rsidR="002D40E0" w:rsidRPr="004759E9" w:rsidRDefault="002D40E0" w:rsidP="003A424F">
      <w:pPr>
        <w:tabs>
          <w:tab w:val="num" w:pos="0"/>
        </w:tabs>
        <w:spacing w:before="60" w:after="60"/>
        <w:ind w:firstLine="397"/>
        <w:jc w:val="both"/>
      </w:pPr>
      <w:r w:rsidRPr="004759E9">
        <w:t>h) Etkinliklerde   verimi   sağlamak için okul ve halk eğitim merkezlerinde</w:t>
      </w:r>
    </w:p>
    <w:p w:rsidR="002D40E0" w:rsidRPr="004759E9" w:rsidRDefault="002D40E0" w:rsidP="003A424F">
      <w:pPr>
        <w:tabs>
          <w:tab w:val="num" w:pos="0"/>
        </w:tabs>
        <w:spacing w:before="60" w:after="60"/>
        <w:jc w:val="both"/>
      </w:pPr>
      <w:r w:rsidRPr="004759E9">
        <w:t>oluşturulan öğrenci  kulüpleri arasında ortak çalışmalar yapılmasına ve bunların imkânlarından yararlanılmasına,</w:t>
      </w:r>
    </w:p>
    <w:p w:rsidR="002D40E0" w:rsidRPr="004759E9" w:rsidRDefault="002D40E0" w:rsidP="003A424F">
      <w:pPr>
        <w:tabs>
          <w:tab w:val="num" w:pos="0"/>
        </w:tabs>
        <w:spacing w:before="60" w:after="60"/>
        <w:ind w:firstLine="397"/>
        <w:jc w:val="both"/>
      </w:pPr>
      <w:r w:rsidRPr="004759E9">
        <w:t xml:space="preserve">ı) Çalışmaların daha çok ders dışı zamanları kapsayacak ve değerlendirecek </w:t>
      </w:r>
    </w:p>
    <w:p w:rsidR="002D40E0" w:rsidRPr="004759E9" w:rsidRDefault="002D40E0" w:rsidP="003A424F">
      <w:pPr>
        <w:tabs>
          <w:tab w:val="num" w:pos="0"/>
        </w:tabs>
        <w:spacing w:before="60" w:after="60"/>
        <w:jc w:val="both"/>
      </w:pPr>
      <w:r w:rsidRPr="004759E9">
        <w:t>şekilde planlanıp uygulanabilmesine,</w:t>
      </w:r>
    </w:p>
    <w:p w:rsidR="002D40E0" w:rsidRPr="004759E9" w:rsidRDefault="002D40E0" w:rsidP="003A424F">
      <w:pPr>
        <w:tabs>
          <w:tab w:val="num" w:pos="0"/>
        </w:tabs>
        <w:spacing w:before="60" w:after="60"/>
        <w:ind w:firstLine="397"/>
        <w:jc w:val="both"/>
      </w:pPr>
      <w:r w:rsidRPr="004759E9">
        <w:t>j) Ders programlarının göz önünde bulundurularak desteklenmesine,</w:t>
      </w:r>
    </w:p>
    <w:p w:rsidR="002D40E0" w:rsidRPr="004759E9" w:rsidRDefault="002D40E0" w:rsidP="003A424F">
      <w:pPr>
        <w:tabs>
          <w:tab w:val="num" w:pos="0"/>
        </w:tabs>
        <w:spacing w:before="60" w:after="60"/>
        <w:ind w:firstLine="397"/>
        <w:jc w:val="both"/>
      </w:pPr>
      <w:r w:rsidRPr="004759E9">
        <w:t xml:space="preserve">k) Yurt içinde veya yurt dışında bulunan okullardaki öğrenciler ile ortak çalışmalar </w:t>
      </w:r>
    </w:p>
    <w:p w:rsidR="002D40E0" w:rsidRPr="004759E9" w:rsidRDefault="002D40E0" w:rsidP="003A424F">
      <w:pPr>
        <w:tabs>
          <w:tab w:val="num" w:pos="0"/>
        </w:tabs>
        <w:spacing w:before="60" w:after="60"/>
        <w:jc w:val="both"/>
      </w:pPr>
      <w:r w:rsidRPr="004759E9">
        <w:t>yapmalarına,</w:t>
      </w:r>
    </w:p>
    <w:p w:rsidR="002D40E0" w:rsidRPr="004759E9" w:rsidRDefault="002D40E0" w:rsidP="003A424F">
      <w:pPr>
        <w:tabs>
          <w:tab w:val="left" w:pos="0"/>
        </w:tabs>
        <w:spacing w:before="60" w:after="60"/>
        <w:ind w:firstLine="397"/>
        <w:jc w:val="both"/>
      </w:pPr>
      <w:r w:rsidRPr="004759E9">
        <w:t>l) Engelli öğrencilerin öğrenci kulübü ve toplum hizmeti çalışmalarına ilgi ve istekleri doğrultusunda etkin olarak katılabilmeleri için gerekli ortam ve şartların sağlanmasına,</w:t>
      </w:r>
    </w:p>
    <w:p w:rsidR="002D40E0" w:rsidRPr="004759E9" w:rsidRDefault="002D40E0" w:rsidP="003A424F">
      <w:pPr>
        <w:tabs>
          <w:tab w:val="left" w:pos="0"/>
        </w:tabs>
        <w:spacing w:before="60" w:after="60"/>
        <w:ind w:firstLine="397"/>
        <w:jc w:val="both"/>
      </w:pPr>
      <w:r w:rsidRPr="004759E9">
        <w:t>m) Sosyal etkinlik çalışmalarının danışman   öğretmenlerin   gözetiminde</w:t>
      </w:r>
    </w:p>
    <w:p w:rsidR="002D40E0" w:rsidRPr="004759E9" w:rsidRDefault="002D40E0" w:rsidP="003A424F">
      <w:pPr>
        <w:tabs>
          <w:tab w:val="left" w:pos="0"/>
        </w:tabs>
        <w:spacing w:before="60" w:after="60"/>
        <w:jc w:val="both"/>
      </w:pPr>
      <w:r w:rsidRPr="004759E9">
        <w:t xml:space="preserve">kulüp üyesi öğrencilerle planlanıp yürütülmesine, </w:t>
      </w:r>
    </w:p>
    <w:p w:rsidR="002D40E0" w:rsidRPr="004759E9" w:rsidRDefault="002D40E0" w:rsidP="003A424F">
      <w:pPr>
        <w:tabs>
          <w:tab w:val="left" w:pos="0"/>
        </w:tabs>
        <w:spacing w:before="60" w:after="60"/>
        <w:ind w:firstLine="397"/>
        <w:jc w:val="both"/>
      </w:pPr>
      <w:r w:rsidRPr="004759E9">
        <w:t>n) Çalışmalarda resmî, özel sivil toplum kurum ve kuruluşlarıyla öğrenci ve veli iş</w:t>
      </w:r>
    </w:p>
    <w:p w:rsidR="002D40E0" w:rsidRPr="004759E9" w:rsidRDefault="002D40E0" w:rsidP="003A424F">
      <w:pPr>
        <w:tabs>
          <w:tab w:val="left" w:pos="0"/>
        </w:tabs>
        <w:spacing w:before="60" w:after="60"/>
        <w:jc w:val="both"/>
      </w:pPr>
      <w:r w:rsidRPr="004759E9">
        <w:t>birliğinin  sağlanmasına,</w:t>
      </w:r>
    </w:p>
    <w:p w:rsidR="002D40E0" w:rsidRPr="004759E9" w:rsidRDefault="002D40E0" w:rsidP="003A424F">
      <w:pPr>
        <w:tabs>
          <w:tab w:val="left" w:pos="0"/>
        </w:tabs>
        <w:spacing w:before="60" w:after="60"/>
        <w:ind w:firstLine="397"/>
        <w:jc w:val="both"/>
      </w:pPr>
      <w:r w:rsidRPr="004759E9">
        <w:t>o) Sosyal etkinliklerle öğrencilerin estetik, etik ve duygusal yönden gelişmelerinin</w:t>
      </w:r>
    </w:p>
    <w:p w:rsidR="002D40E0" w:rsidRPr="004759E9" w:rsidRDefault="002D40E0" w:rsidP="004759E9">
      <w:pPr>
        <w:tabs>
          <w:tab w:val="left" w:pos="0"/>
        </w:tabs>
        <w:spacing w:before="60" w:after="60"/>
        <w:jc w:val="both"/>
      </w:pPr>
      <w:r w:rsidRPr="004759E9">
        <w:t>sağlanmasına</w:t>
      </w:r>
      <w:r>
        <w:t xml:space="preserve"> </w:t>
      </w:r>
      <w:r w:rsidRPr="004759E9">
        <w:t>özen gösterilir.</w:t>
      </w:r>
    </w:p>
    <w:p w:rsidR="002D40E0" w:rsidRPr="00421723" w:rsidRDefault="002D40E0" w:rsidP="00421723">
      <w:pPr>
        <w:pStyle w:val="Heading7"/>
        <w:spacing w:before="60"/>
        <w:ind w:firstLine="397"/>
        <w:jc w:val="center"/>
        <w:rPr>
          <w:b/>
          <w:sz w:val="20"/>
          <w:szCs w:val="20"/>
          <w:u w:val="single"/>
        </w:rPr>
      </w:pPr>
      <w:r w:rsidRPr="00421723">
        <w:rPr>
          <w:b/>
          <w:sz w:val="20"/>
          <w:szCs w:val="20"/>
          <w:u w:val="single"/>
        </w:rPr>
        <w:t>Esaslar</w:t>
      </w:r>
    </w:p>
    <w:p w:rsidR="002D40E0" w:rsidRPr="004759E9" w:rsidRDefault="002D40E0" w:rsidP="003A424F">
      <w:pPr>
        <w:spacing w:before="60" w:after="60"/>
        <w:ind w:firstLine="397"/>
        <w:jc w:val="both"/>
        <w:rPr>
          <w:b/>
          <w:bCs/>
        </w:rPr>
      </w:pPr>
      <w:r w:rsidRPr="004759E9">
        <w:rPr>
          <w:b/>
          <w:bCs/>
        </w:rPr>
        <w:t xml:space="preserve">Madde 7- </w:t>
      </w:r>
      <w:r w:rsidRPr="004759E9">
        <w:t>Sosyal etkinlik çalışmaları aşağıda belirtilen esaslar çerçevesinde yapılır;</w:t>
      </w:r>
    </w:p>
    <w:p w:rsidR="002D40E0" w:rsidRPr="004759E9" w:rsidRDefault="002D40E0" w:rsidP="003A424F">
      <w:pPr>
        <w:spacing w:before="60" w:after="60"/>
        <w:ind w:firstLine="397"/>
        <w:jc w:val="both"/>
        <w:rPr>
          <w:b/>
          <w:bCs/>
        </w:rPr>
      </w:pPr>
      <w:r w:rsidRPr="004759E9">
        <w:t>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p>
    <w:p w:rsidR="002D40E0" w:rsidRPr="004759E9" w:rsidRDefault="002D40E0" w:rsidP="003A424F">
      <w:pPr>
        <w:spacing w:before="60" w:after="60"/>
        <w:ind w:firstLine="397"/>
        <w:jc w:val="both"/>
      </w:pPr>
      <w:r w:rsidRPr="004759E9">
        <w:t>b) Sosyal  etkinlikler,  okul  yönetimi  ve  velilerin  iş birliği ile okul içi ve okul dışı imkânlardan yararlanılarak öğrenci kulüpleri ve toplum hizmeti kapsamında yürütülür.</w:t>
      </w:r>
    </w:p>
    <w:p w:rsidR="002D40E0" w:rsidRPr="004759E9" w:rsidRDefault="002D40E0" w:rsidP="003A424F">
      <w:pPr>
        <w:spacing w:before="60" w:after="60"/>
        <w:ind w:left="-39" w:firstLine="397"/>
        <w:jc w:val="both"/>
      </w:pPr>
      <w:r w:rsidRPr="004759E9">
        <w:t>c) Proje önerileri, çevrede bulunan sivil toplum kuruluşları ile kişi veya diğer kurum ve kuruluşlara götürülerek katkıları istenebilir.</w:t>
      </w:r>
    </w:p>
    <w:p w:rsidR="002D40E0" w:rsidRPr="004759E9" w:rsidRDefault="002D40E0" w:rsidP="003A424F">
      <w:pPr>
        <w:pStyle w:val="BodyText"/>
        <w:spacing w:before="70" w:after="70"/>
        <w:ind w:firstLine="397"/>
      </w:pPr>
      <w:r w:rsidRPr="004759E9">
        <w:t>d) Danışman öğretmen okul dışından sağlanacak desteklerle ilgili olarak sosyal    etkinlikler kurulunu bilgilendirir ve okul müdürünün olurunu alır.</w:t>
      </w:r>
    </w:p>
    <w:p w:rsidR="002D40E0" w:rsidRPr="004759E9" w:rsidRDefault="002D40E0" w:rsidP="003A424F">
      <w:pPr>
        <w:pStyle w:val="BodyTextIndent"/>
        <w:spacing w:before="70" w:after="70"/>
        <w:ind w:firstLine="397"/>
        <w:rPr>
          <w:sz w:val="20"/>
        </w:rPr>
      </w:pPr>
      <w:r w:rsidRPr="004759E9">
        <w:rPr>
          <w:sz w:val="20"/>
        </w:rPr>
        <w:t>e) Sınıf öğretmenleri ile sınıf/şube rehber öğretmenlerinin yanında gönüllü  veliler de sosyal etkinlikler çalışmalarına katılarak öğrencilere yardım ve rehberlikte bulunurlar.</w:t>
      </w:r>
    </w:p>
    <w:p w:rsidR="002D40E0" w:rsidRPr="004759E9" w:rsidRDefault="002D40E0" w:rsidP="003A424F">
      <w:pPr>
        <w:pStyle w:val="BodyTextIndent"/>
        <w:spacing w:before="70" w:after="70"/>
        <w:ind w:firstLine="397"/>
        <w:rPr>
          <w:sz w:val="20"/>
        </w:rPr>
      </w:pPr>
      <w:r w:rsidRPr="004759E9">
        <w:rPr>
          <w:sz w:val="20"/>
        </w:rPr>
        <w:t>f) Sosyal etkinlikler kapsamında yapılan çalışmalarla ilgili giderler, okul-aile    birliklerince veya projeye destek veren kurum/kuruluşlarca sağlanır.</w:t>
      </w:r>
    </w:p>
    <w:p w:rsidR="002D40E0" w:rsidRPr="004759E9" w:rsidRDefault="002D40E0" w:rsidP="003A424F">
      <w:pPr>
        <w:pStyle w:val="BodyTextIndent"/>
        <w:spacing w:before="70" w:after="70"/>
        <w:ind w:firstLine="397"/>
        <w:rPr>
          <w:sz w:val="20"/>
        </w:rPr>
      </w:pPr>
      <w:r w:rsidRPr="004759E9">
        <w:rPr>
          <w:sz w:val="20"/>
        </w:rPr>
        <w:t>g) Öğrencilerin sosyal etkinlikler kapsamında yapacakları çalışmaları sonuçlandırıp sonuçlandırmadığı, karnelerde düzenlenecek “Sosyal Etkinlik” bölümüne    “TAMAMLANDI”, “TAMAMLANMADI” şeklinde yazılarak gösterilir.</w:t>
      </w:r>
    </w:p>
    <w:p w:rsidR="002D40E0" w:rsidRPr="004759E9" w:rsidRDefault="002D40E0" w:rsidP="003A424F">
      <w:pPr>
        <w:pStyle w:val="BodyTextIndent"/>
        <w:spacing w:before="70" w:after="70"/>
        <w:ind w:firstLine="397"/>
        <w:rPr>
          <w:sz w:val="20"/>
        </w:rPr>
      </w:pPr>
      <w:r w:rsidRPr="004759E9">
        <w:rPr>
          <w:sz w:val="20"/>
        </w:rPr>
        <w:t>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w:t>
      </w:r>
    </w:p>
    <w:p w:rsidR="002D40E0" w:rsidRPr="004759E9" w:rsidRDefault="002D40E0" w:rsidP="003A424F">
      <w:pPr>
        <w:spacing w:before="70" w:after="70"/>
        <w:ind w:left="39" w:firstLine="397"/>
        <w:jc w:val="both"/>
      </w:pPr>
      <w:r w:rsidRPr="004759E9">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2D40E0" w:rsidRPr="004759E9" w:rsidRDefault="002D40E0" w:rsidP="003A424F">
      <w:pPr>
        <w:pStyle w:val="Footer"/>
        <w:tabs>
          <w:tab w:val="clear" w:pos="4536"/>
          <w:tab w:val="clear" w:pos="9072"/>
        </w:tabs>
        <w:spacing w:before="70" w:after="70"/>
        <w:ind w:firstLine="397"/>
        <w:jc w:val="both"/>
        <w:rPr>
          <w:b/>
          <w:bCs/>
        </w:rPr>
      </w:pPr>
      <w:r>
        <w:rPr>
          <w:b/>
          <w:bCs/>
        </w:rPr>
        <w:t xml:space="preserve">                                                                         </w:t>
      </w:r>
      <w:r w:rsidRPr="004759E9">
        <w:rPr>
          <w:b/>
          <w:bCs/>
        </w:rPr>
        <w:t>Sosyal Etkinlikler Kurulu</w:t>
      </w:r>
    </w:p>
    <w:p w:rsidR="002D40E0" w:rsidRPr="004759E9" w:rsidRDefault="002D40E0" w:rsidP="003A424F">
      <w:pPr>
        <w:pStyle w:val="Footer"/>
        <w:tabs>
          <w:tab w:val="clear" w:pos="4536"/>
          <w:tab w:val="clear" w:pos="9072"/>
        </w:tabs>
        <w:spacing w:before="70" w:after="70"/>
        <w:ind w:firstLine="397"/>
        <w:jc w:val="both"/>
      </w:pPr>
      <w:r w:rsidRPr="004759E9">
        <w:rPr>
          <w:b/>
          <w:bCs/>
        </w:rPr>
        <w:t>Madde 8-</w:t>
      </w:r>
      <w:r w:rsidRPr="004759E9">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2D40E0" w:rsidRPr="004759E9" w:rsidRDefault="002D40E0" w:rsidP="003A424F">
      <w:pPr>
        <w:pStyle w:val="Footer"/>
        <w:tabs>
          <w:tab w:val="clear" w:pos="4536"/>
          <w:tab w:val="clear" w:pos="9072"/>
        </w:tabs>
        <w:spacing w:before="70" w:after="70"/>
        <w:ind w:firstLine="397"/>
        <w:jc w:val="both"/>
      </w:pPr>
      <w:r w:rsidRPr="004759E9">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p>
    <w:p w:rsidR="002D40E0" w:rsidRDefault="002D40E0" w:rsidP="00421723">
      <w:pPr>
        <w:pStyle w:val="koyuleft"/>
        <w:jc w:val="center"/>
        <w:rPr>
          <w:color w:val="000000"/>
        </w:rPr>
      </w:pPr>
      <w:r>
        <w:rPr>
          <w:rStyle w:val="Strong"/>
          <w:b/>
          <w:bCs/>
          <w:color w:val="000000"/>
        </w:rPr>
        <w:t>Gönüllü Velilerin Belirlenmesi</w:t>
      </w:r>
    </w:p>
    <w:p w:rsidR="002D40E0" w:rsidRDefault="002D40E0" w:rsidP="00421723">
      <w:pPr>
        <w:pStyle w:val="paraf"/>
        <w:ind w:firstLine="0"/>
        <w:rPr>
          <w:color w:val="000000"/>
        </w:rPr>
      </w:pPr>
      <w:r>
        <w:rPr>
          <w:rStyle w:val="Strong"/>
          <w:color w:val="000000"/>
        </w:rPr>
        <w:t xml:space="preserve">      Madde 9 — </w:t>
      </w:r>
      <w:r>
        <w:rPr>
          <w:color w:val="000000"/>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2D40E0" w:rsidRDefault="002D40E0" w:rsidP="00421723">
      <w:pPr>
        <w:pStyle w:val="paraf"/>
        <w:rPr>
          <w:color w:val="000000"/>
        </w:rPr>
      </w:pPr>
      <w:r>
        <w:rPr>
          <w:color w:val="000000"/>
        </w:rPr>
        <w:t xml:space="preserve">Naklen gelen öğrencilerin velilerinin de Kurulca uygun görüldüğü takdirde sosyal etkinlik çalışmalarına katılması sağlanır. </w:t>
      </w:r>
    </w:p>
    <w:p w:rsidR="002D40E0" w:rsidRDefault="002D40E0" w:rsidP="00421723">
      <w:pPr>
        <w:pStyle w:val="paraf"/>
        <w:rPr>
          <w:color w:val="000000"/>
        </w:rPr>
      </w:pPr>
      <w:r>
        <w:rPr>
          <w:color w:val="000000"/>
        </w:rPr>
        <w:t>Veli olmadığı hâlde bu çalışmalara gönüllü olarak katılmak isteyenlerin de Gönüllü Veli Formunu doldurarak okula başvurusu istenir. Uygun görülmesi hâlinde gönüllü veli olarak çalışmaları sağlanır.</w:t>
      </w:r>
    </w:p>
    <w:p w:rsidR="002D40E0" w:rsidRPr="004759E9" w:rsidRDefault="002D40E0" w:rsidP="003A424F">
      <w:pPr>
        <w:spacing w:line="360" w:lineRule="auto"/>
        <w:ind w:firstLine="708"/>
        <w:rPr>
          <w:b/>
          <w:u w:val="single"/>
        </w:rPr>
      </w:pPr>
    </w:p>
    <w:p w:rsidR="002D40E0" w:rsidRPr="004759E9" w:rsidRDefault="002D40E0" w:rsidP="003A424F">
      <w:pPr>
        <w:spacing w:line="360" w:lineRule="auto"/>
        <w:ind w:firstLine="708"/>
        <w:rPr>
          <w:b/>
          <w:u w:val="single"/>
        </w:rPr>
      </w:pPr>
      <w:r w:rsidRPr="004759E9">
        <w:rPr>
          <w:b/>
          <w:u w:val="single"/>
        </w:rPr>
        <w:t>KAPSAM:</w:t>
      </w:r>
    </w:p>
    <w:p w:rsidR="002D40E0" w:rsidRPr="004759E9" w:rsidRDefault="002D40E0" w:rsidP="003A424F">
      <w:pPr>
        <w:spacing w:line="360" w:lineRule="auto"/>
        <w:jc w:val="both"/>
      </w:pPr>
      <w:r w:rsidRPr="004759E9">
        <w:t xml:space="preserve">Bu iç yönetmelik </w:t>
      </w:r>
      <w:r>
        <w:rPr>
          <w:b/>
        </w:rPr>
        <w:t xml:space="preserve">Gülağaç </w:t>
      </w:r>
      <w:r w:rsidRPr="004759E9">
        <w:rPr>
          <w:b/>
        </w:rPr>
        <w:t xml:space="preserve"> İlköğretim Okulu</w:t>
      </w:r>
      <w:r w:rsidRPr="004759E9">
        <w:t xml:space="preserve">nda Bilim-Fen ve Teknoloji Kulübünün çalışmalarını kapsar. </w:t>
      </w:r>
    </w:p>
    <w:p w:rsidR="002D40E0" w:rsidRDefault="002D40E0" w:rsidP="00D92391">
      <w:pPr>
        <w:pStyle w:val="Heading1"/>
        <w:spacing w:line="360" w:lineRule="auto"/>
        <w:jc w:val="left"/>
        <w:rPr>
          <w:sz w:val="20"/>
        </w:rPr>
      </w:pPr>
    </w:p>
    <w:p w:rsidR="002D40E0" w:rsidRPr="004759E9" w:rsidRDefault="002D40E0" w:rsidP="00D92391">
      <w:pPr>
        <w:pStyle w:val="Heading1"/>
        <w:spacing w:line="360" w:lineRule="auto"/>
        <w:rPr>
          <w:sz w:val="20"/>
        </w:rPr>
      </w:pPr>
      <w:r w:rsidRPr="004759E9">
        <w:rPr>
          <w:sz w:val="20"/>
        </w:rPr>
        <w:t>İKİNCİ BÖLÜM</w:t>
      </w:r>
    </w:p>
    <w:p w:rsidR="002D40E0" w:rsidRPr="00421723" w:rsidRDefault="002D40E0" w:rsidP="003A424F">
      <w:pPr>
        <w:pStyle w:val="Heading9"/>
        <w:spacing w:before="60"/>
        <w:rPr>
          <w:rFonts w:ascii="Times New Roman" w:hAnsi="Times New Roman" w:cs="Times New Roman"/>
          <w:b/>
          <w:noProof/>
          <w:sz w:val="20"/>
          <w:szCs w:val="20"/>
        </w:rPr>
      </w:pPr>
      <w:r>
        <w:rPr>
          <w:rFonts w:ascii="Times New Roman" w:hAnsi="Times New Roman" w:cs="Times New Roman"/>
          <w:b/>
          <w:noProof/>
          <w:sz w:val="20"/>
          <w:szCs w:val="20"/>
        </w:rPr>
        <w:t xml:space="preserve">                                                                       </w:t>
      </w:r>
      <w:r w:rsidRPr="00421723">
        <w:rPr>
          <w:rFonts w:ascii="Times New Roman" w:hAnsi="Times New Roman" w:cs="Times New Roman"/>
          <w:b/>
          <w:noProof/>
          <w:sz w:val="20"/>
          <w:szCs w:val="20"/>
        </w:rPr>
        <w:t>Kulüpler ve Çalışma Esasları</w:t>
      </w:r>
    </w:p>
    <w:p w:rsidR="002D40E0" w:rsidRPr="004759E9" w:rsidRDefault="002D40E0" w:rsidP="003A424F">
      <w:pPr>
        <w:pStyle w:val="Footer"/>
        <w:tabs>
          <w:tab w:val="clear" w:pos="4536"/>
          <w:tab w:val="clear" w:pos="9072"/>
        </w:tabs>
        <w:spacing w:before="60" w:after="60"/>
        <w:ind w:firstLine="397"/>
        <w:rPr>
          <w:b/>
          <w:bCs/>
        </w:rPr>
      </w:pPr>
      <w:r w:rsidRPr="004759E9">
        <w:rPr>
          <w:b/>
          <w:bCs/>
        </w:rPr>
        <w:t>Öğrenci Kulübü</w:t>
      </w:r>
    </w:p>
    <w:p w:rsidR="002D40E0" w:rsidRPr="004759E9" w:rsidRDefault="002D40E0" w:rsidP="003A424F">
      <w:pPr>
        <w:pStyle w:val="Footer"/>
        <w:tabs>
          <w:tab w:val="clear" w:pos="4536"/>
          <w:tab w:val="clear" w:pos="9072"/>
        </w:tabs>
        <w:spacing w:before="60" w:after="60"/>
        <w:ind w:firstLine="397"/>
        <w:jc w:val="both"/>
      </w:pPr>
      <w:r w:rsidRPr="004759E9">
        <w:rPr>
          <w:b/>
          <w:bCs/>
        </w:rPr>
        <w:t xml:space="preserve">Madde 10- </w:t>
      </w:r>
      <w:r w:rsidRPr="004759E9">
        <w:t xml:space="preserve">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
    <w:p w:rsidR="002D40E0" w:rsidRPr="004759E9" w:rsidRDefault="002D40E0" w:rsidP="003A424F">
      <w:pPr>
        <w:pStyle w:val="Footer"/>
        <w:tabs>
          <w:tab w:val="clear" w:pos="4536"/>
          <w:tab w:val="clear" w:pos="9072"/>
        </w:tabs>
        <w:spacing w:before="60" w:after="60"/>
        <w:ind w:firstLine="397"/>
        <w:jc w:val="both"/>
      </w:pPr>
      <w:r w:rsidRPr="004759E9">
        <w:t xml:space="preserve">Ayrıca kulüplerin oluşturulması sırasında aşağıdaki alanlar da göz önünde bulundurularak; </w:t>
      </w:r>
    </w:p>
    <w:p w:rsidR="002D40E0" w:rsidRPr="004759E9" w:rsidRDefault="002D40E0" w:rsidP="003A424F">
      <w:pPr>
        <w:pStyle w:val="Footer"/>
        <w:tabs>
          <w:tab w:val="clear" w:pos="4536"/>
          <w:tab w:val="clear" w:pos="9072"/>
        </w:tabs>
        <w:spacing w:before="60" w:after="60"/>
        <w:ind w:firstLine="397"/>
        <w:jc w:val="both"/>
      </w:pPr>
      <w:r w:rsidRPr="004759E9">
        <w:t xml:space="preserve">a) Zekâ oyunları (satranç, bilardo gibi),  </w:t>
      </w:r>
    </w:p>
    <w:p w:rsidR="002D40E0" w:rsidRPr="004759E9" w:rsidRDefault="002D40E0" w:rsidP="003A424F">
      <w:pPr>
        <w:pStyle w:val="Footer"/>
        <w:tabs>
          <w:tab w:val="clear" w:pos="4536"/>
          <w:tab w:val="clear" w:pos="9072"/>
        </w:tabs>
        <w:spacing w:before="60" w:after="60"/>
        <w:ind w:firstLine="397"/>
        <w:jc w:val="both"/>
      </w:pPr>
      <w:r w:rsidRPr="004759E9">
        <w:t>b) Aileye ve çevreye ekonomik katkıda bulunma (ipek böceği, mantar, kümes</w:t>
      </w:r>
    </w:p>
    <w:p w:rsidR="002D40E0" w:rsidRPr="004759E9" w:rsidRDefault="002D40E0" w:rsidP="003A424F">
      <w:pPr>
        <w:pStyle w:val="Footer"/>
        <w:tabs>
          <w:tab w:val="clear" w:pos="4536"/>
          <w:tab w:val="clear" w:pos="9072"/>
        </w:tabs>
        <w:spacing w:before="60" w:after="60"/>
        <w:jc w:val="both"/>
      </w:pPr>
      <w:r w:rsidRPr="004759E9">
        <w:t xml:space="preserve">hayvanı yetiştirmek, halı, kilim, kumaş dokumak, turist rehberliği yapmak gibi), </w:t>
      </w:r>
    </w:p>
    <w:p w:rsidR="002D40E0" w:rsidRPr="004759E9" w:rsidRDefault="002D40E0" w:rsidP="003A424F">
      <w:pPr>
        <w:pStyle w:val="BodyTextIndent"/>
        <w:spacing w:before="60" w:after="60"/>
        <w:ind w:firstLine="397"/>
        <w:rPr>
          <w:sz w:val="20"/>
        </w:rPr>
      </w:pPr>
      <w:r w:rsidRPr="004759E9">
        <w:rPr>
          <w:sz w:val="20"/>
        </w:rPr>
        <w:t>c) Millî ve  insanî değerleri tanıma ve tanıtma (eski  eserleri, yazma kitap ve</w:t>
      </w:r>
    </w:p>
    <w:p w:rsidR="002D40E0" w:rsidRPr="004759E9" w:rsidRDefault="002D40E0" w:rsidP="003A424F">
      <w:pPr>
        <w:pStyle w:val="BodyTextIndent"/>
        <w:spacing w:before="60" w:after="60"/>
        <w:ind w:firstLine="0"/>
        <w:rPr>
          <w:sz w:val="20"/>
        </w:rPr>
      </w:pPr>
      <w:r w:rsidRPr="004759E9">
        <w:rPr>
          <w:sz w:val="20"/>
        </w:rPr>
        <w:t xml:space="preserve">levhaları toplamak, ören yerlerini incelemek, millî folklor ürünlerini araştırmak, öğrenmek ve  derlemek) </w:t>
      </w:r>
    </w:p>
    <w:p w:rsidR="002D40E0" w:rsidRPr="004759E9" w:rsidRDefault="002D40E0" w:rsidP="003A424F">
      <w:pPr>
        <w:pStyle w:val="Footer"/>
        <w:tabs>
          <w:tab w:val="clear" w:pos="4536"/>
          <w:tab w:val="clear" w:pos="9072"/>
        </w:tabs>
        <w:spacing w:before="60" w:after="60"/>
        <w:ind w:firstLine="397"/>
        <w:jc w:val="both"/>
      </w:pPr>
      <w:r w:rsidRPr="004759E9">
        <w:t>amaçlı öğrenci kulüpleri de kurulabilir.</w:t>
      </w:r>
    </w:p>
    <w:p w:rsidR="002D40E0" w:rsidRPr="004759E9" w:rsidRDefault="002D40E0" w:rsidP="003A424F">
      <w:pPr>
        <w:pStyle w:val="Footer"/>
        <w:tabs>
          <w:tab w:val="clear" w:pos="4536"/>
          <w:tab w:val="clear" w:pos="9072"/>
        </w:tabs>
        <w:spacing w:before="60" w:after="60"/>
        <w:ind w:firstLine="397"/>
        <w:jc w:val="both"/>
      </w:pPr>
      <w:r w:rsidRPr="004759E9">
        <w:t>Konuları birbirine yakın olan kulüpler ayrı ayrı kurulabileceği gibi birleştirilerek de yeni öğrenci kulüpleri oluşturulabilir.</w:t>
      </w:r>
    </w:p>
    <w:p w:rsidR="002D40E0" w:rsidRPr="004759E9" w:rsidRDefault="002D40E0" w:rsidP="003A424F">
      <w:pPr>
        <w:pStyle w:val="Footer"/>
        <w:tabs>
          <w:tab w:val="clear" w:pos="4536"/>
          <w:tab w:val="clear" w:pos="9072"/>
        </w:tabs>
        <w:spacing w:before="60" w:after="60"/>
        <w:ind w:firstLine="397"/>
        <w:jc w:val="both"/>
        <w:rPr>
          <w:b/>
          <w:bCs/>
        </w:rPr>
      </w:pPr>
      <w:r>
        <w:rPr>
          <w:b/>
          <w:bCs/>
        </w:rPr>
        <w:t xml:space="preserve">                                                                 </w:t>
      </w:r>
      <w:r w:rsidRPr="004759E9">
        <w:rPr>
          <w:b/>
          <w:bCs/>
        </w:rPr>
        <w:t>Öğrenci Kulübü</w:t>
      </w:r>
      <w:r w:rsidRPr="004759E9">
        <w:t xml:space="preserve"> </w:t>
      </w:r>
      <w:r w:rsidRPr="004759E9">
        <w:rPr>
          <w:b/>
          <w:bCs/>
        </w:rPr>
        <w:t>Çalışma Esasları</w:t>
      </w:r>
    </w:p>
    <w:p w:rsidR="002D40E0" w:rsidRPr="004759E9" w:rsidRDefault="002D40E0" w:rsidP="003A424F">
      <w:pPr>
        <w:spacing w:before="60" w:after="60"/>
        <w:ind w:firstLine="397"/>
        <w:jc w:val="both"/>
      </w:pPr>
      <w:r w:rsidRPr="004759E9">
        <w:rPr>
          <w:b/>
          <w:bCs/>
        </w:rPr>
        <w:t>Madde 11-</w:t>
      </w:r>
      <w:r w:rsidRPr="004759E9">
        <w:t xml:space="preserve"> Öğrenci kulübü çalışmalarının yürütülmesinde aşağıdaki hususlara uyulur;</w:t>
      </w:r>
    </w:p>
    <w:p w:rsidR="002D40E0" w:rsidRPr="004759E9" w:rsidRDefault="002D40E0" w:rsidP="003A424F">
      <w:pPr>
        <w:spacing w:before="60" w:after="60"/>
        <w:ind w:firstLine="397"/>
        <w:jc w:val="both"/>
      </w:pPr>
      <w:r w:rsidRPr="004759E9">
        <w:t xml:space="preserve">a) Öğrenci kulübü ile ilgili işlerin planlanması, yürütülmesi öğrencilerce yapılır. </w:t>
      </w:r>
    </w:p>
    <w:p w:rsidR="002D40E0" w:rsidRPr="004759E9" w:rsidRDefault="002D40E0" w:rsidP="003A424F">
      <w:pPr>
        <w:spacing w:before="60" w:after="60"/>
        <w:ind w:firstLine="397"/>
        <w:jc w:val="both"/>
      </w:pPr>
      <w:r w:rsidRPr="004759E9">
        <w:t xml:space="preserve">b) Sınıf öğretmenleri ile sınıf/şube  rehber    öğretmenleri,    belirlenen   öğrenci kulüplerinin tanıtımını, amaçlarını, çalışma esaslarını, öğrencilere kulübü seçmeden önce açıklar. </w:t>
      </w:r>
    </w:p>
    <w:p w:rsidR="002D40E0" w:rsidRPr="004759E9" w:rsidRDefault="002D40E0" w:rsidP="003A424F">
      <w:pPr>
        <w:spacing w:before="60" w:after="60"/>
        <w:ind w:firstLine="397"/>
        <w:jc w:val="both"/>
      </w:pPr>
      <w:r w:rsidRPr="004759E9">
        <w:t>c) Öğrencilerin  ilgi  duydukları  en  az bir öğrenci kulübüne üye olmaları esastır.</w:t>
      </w:r>
    </w:p>
    <w:p w:rsidR="002D40E0" w:rsidRPr="004759E9" w:rsidRDefault="002D40E0" w:rsidP="003A424F">
      <w:pPr>
        <w:pStyle w:val="BodyText"/>
        <w:spacing w:before="60" w:after="60"/>
      </w:pPr>
      <w:r w:rsidRPr="004759E9">
        <w:t>Her öğrenci, bir öğrenci kulübü üyesi olmakla birlikte, isterse sınıf öğretmeni ve          sınıf/şube rehber öğretmeninin bilgisinde diğer bir öğrenci kulübüne ve etkinliklerine de katılabilir. Bu çalışmaların koordinasyonu  sosyal etkinlikler kurulunca sağlanır.</w:t>
      </w:r>
    </w:p>
    <w:p w:rsidR="002D40E0" w:rsidRDefault="002D40E0" w:rsidP="003A424F">
      <w:pPr>
        <w:spacing w:before="60" w:after="60"/>
        <w:ind w:firstLine="397"/>
        <w:jc w:val="both"/>
      </w:pPr>
      <w:r w:rsidRPr="004759E9">
        <w:t>d) Sınıf öğretmeni ile sınıf/şube rehber öğretmenleri, sınıflarında   oluşturulan  öğrenci listesinin bir örneğini danışman öğretmene, bir örneğini de okul yönetimine verir.</w:t>
      </w:r>
    </w:p>
    <w:p w:rsidR="002D40E0" w:rsidRDefault="002D40E0" w:rsidP="003A424F">
      <w:pPr>
        <w:spacing w:before="60" w:after="60"/>
        <w:ind w:firstLine="397"/>
        <w:jc w:val="both"/>
      </w:pPr>
    </w:p>
    <w:p w:rsidR="002D40E0" w:rsidRPr="00421723" w:rsidRDefault="002D40E0" w:rsidP="00421723">
      <w:pPr>
        <w:spacing w:before="60" w:after="60"/>
        <w:ind w:left="2832" w:firstLine="708"/>
        <w:rPr>
          <w:b/>
          <w:u w:val="single"/>
        </w:rPr>
      </w:pPr>
      <w:r w:rsidRPr="00421723">
        <w:rPr>
          <w:b/>
          <w:u w:val="single"/>
        </w:rPr>
        <w:t>ÜÇÜNCÜ BÖLÜM</w:t>
      </w:r>
    </w:p>
    <w:p w:rsidR="002D40E0" w:rsidRDefault="002D40E0" w:rsidP="00421723">
      <w:pPr>
        <w:pStyle w:val="yaynorta"/>
        <w:ind w:left="2832"/>
        <w:jc w:val="left"/>
        <w:rPr>
          <w:color w:val="000000"/>
        </w:rPr>
      </w:pPr>
      <w:r>
        <w:rPr>
          <w:color w:val="000000"/>
        </w:rPr>
        <w:t xml:space="preserve">Toplum Hizmeti ve Çalışma Esasları </w:t>
      </w:r>
    </w:p>
    <w:p w:rsidR="002D40E0" w:rsidRDefault="002D40E0" w:rsidP="00421723">
      <w:pPr>
        <w:pStyle w:val="koyuleft"/>
        <w:rPr>
          <w:color w:val="000000"/>
        </w:rPr>
      </w:pPr>
      <w:r>
        <w:rPr>
          <w:rStyle w:val="Strong"/>
          <w:b/>
          <w:bCs/>
          <w:color w:val="000000"/>
        </w:rPr>
        <w:t xml:space="preserve">Toplum Hizmeti </w:t>
      </w:r>
    </w:p>
    <w:p w:rsidR="002D40E0" w:rsidRDefault="002D40E0" w:rsidP="00421723">
      <w:pPr>
        <w:pStyle w:val="paraf"/>
        <w:rPr>
          <w:color w:val="000000"/>
        </w:rPr>
      </w:pPr>
      <w:r>
        <w:rPr>
          <w:rStyle w:val="Strong"/>
          <w:color w:val="000000"/>
        </w:rPr>
        <w:t>Madde 12 —</w:t>
      </w:r>
      <w:r>
        <w:rPr>
          <w:color w:val="000000"/>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2D40E0" w:rsidRDefault="002D40E0" w:rsidP="00421723">
      <w:pPr>
        <w:pStyle w:val="paraf"/>
        <w:rPr>
          <w:color w:val="000000"/>
        </w:rPr>
      </w:pPr>
      <w:r>
        <w:rPr>
          <w:color w:val="000000"/>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2D40E0" w:rsidRDefault="002D40E0" w:rsidP="00421723">
      <w:pPr>
        <w:pStyle w:val="paraf"/>
        <w:rPr>
          <w:color w:val="000000"/>
        </w:rPr>
      </w:pPr>
      <w:r>
        <w:rPr>
          <w:color w:val="000000"/>
        </w:rPr>
        <w:t xml:space="preserve">Toplum hizmeti; </w:t>
      </w:r>
    </w:p>
    <w:p w:rsidR="002D40E0" w:rsidRDefault="002D40E0" w:rsidP="00421723">
      <w:pPr>
        <w:pStyle w:val="paraf"/>
        <w:rPr>
          <w:color w:val="000000"/>
        </w:rPr>
      </w:pPr>
      <w:r>
        <w:rPr>
          <w:color w:val="000000"/>
        </w:rPr>
        <w:t xml:space="preserve">a) Velilerin okulla iş birliğini artırmaya yönelik çalışmalar yapmak, </w:t>
      </w:r>
    </w:p>
    <w:p w:rsidR="002D40E0" w:rsidRDefault="002D40E0" w:rsidP="00421723">
      <w:pPr>
        <w:pStyle w:val="paraf"/>
        <w:rPr>
          <w:color w:val="000000"/>
        </w:rPr>
      </w:pPr>
      <w:r>
        <w:rPr>
          <w:color w:val="000000"/>
        </w:rPr>
        <w:t xml:space="preserve">b) Okulu ve çevresinin güzelleştirilmesi, bakım ve onarımının yaptırılması yönünde çalışmalar yapmak, </w:t>
      </w:r>
    </w:p>
    <w:p w:rsidR="002D40E0" w:rsidRDefault="002D40E0" w:rsidP="00421723">
      <w:pPr>
        <w:pStyle w:val="paraf"/>
        <w:rPr>
          <w:color w:val="000000"/>
        </w:rPr>
      </w:pPr>
      <w:r>
        <w:rPr>
          <w:color w:val="000000"/>
        </w:rPr>
        <w:t xml:space="preserve">c) Kendi okulunun veya imkânları yetersiz diğer okulların kitap, araç-gereç ve ihtiyaçlarını gidermek için kampanyalar düzenlemek, </w:t>
      </w:r>
    </w:p>
    <w:p w:rsidR="002D40E0" w:rsidRDefault="002D40E0" w:rsidP="00421723">
      <w:pPr>
        <w:pStyle w:val="paraf"/>
        <w:rPr>
          <w:color w:val="000000"/>
        </w:rPr>
      </w:pPr>
      <w:r>
        <w:rPr>
          <w:color w:val="000000"/>
        </w:rPr>
        <w:t xml:space="preserve">d) Alt ve diğer sınıflardaki öğrencilerin ders, ödev ve proje çalışmalarına yardımcı olmak, </w:t>
      </w:r>
    </w:p>
    <w:p w:rsidR="002D40E0" w:rsidRDefault="002D40E0" w:rsidP="00421723">
      <w:pPr>
        <w:pStyle w:val="paraf"/>
        <w:rPr>
          <w:color w:val="000000"/>
        </w:rPr>
      </w:pPr>
      <w:r>
        <w:rPr>
          <w:color w:val="000000"/>
        </w:rPr>
        <w:t xml:space="preserve">e) Toplumda Türkçe'yi doğru, güzel, etkili kullanma bilincini geliştirme ve kitap okuma alışkanlığını kazandırmaya yönelik çalışmalar yapmak, </w:t>
      </w:r>
    </w:p>
    <w:p w:rsidR="002D40E0" w:rsidRDefault="002D40E0" w:rsidP="00421723">
      <w:pPr>
        <w:pStyle w:val="paraf"/>
        <w:rPr>
          <w:color w:val="000000"/>
        </w:rPr>
      </w:pPr>
      <w:r>
        <w:rPr>
          <w:color w:val="000000"/>
        </w:rPr>
        <w:t xml:space="preserve">f) Çevreyi korumak, güzelleştirmek, parklar oluşturmak, tarihî ve kültürel değerlerimizi korumak ve yaşatmak için çalışmalarda bulunmak, </w:t>
      </w:r>
    </w:p>
    <w:p w:rsidR="002D40E0" w:rsidRDefault="002D40E0" w:rsidP="00421723">
      <w:pPr>
        <w:pStyle w:val="paraf"/>
        <w:rPr>
          <w:color w:val="000000"/>
        </w:rPr>
      </w:pPr>
      <w:r>
        <w:rPr>
          <w:color w:val="000000"/>
        </w:rPr>
        <w:t xml:space="preserve">g) Toplum kurallarına uyulması için öğrencileri ve halkı bilinçlendirme çalışmaları yapmak, </w:t>
      </w:r>
    </w:p>
    <w:p w:rsidR="002D40E0" w:rsidRDefault="002D40E0" w:rsidP="00421723">
      <w:pPr>
        <w:pStyle w:val="paraf"/>
        <w:rPr>
          <w:color w:val="000000"/>
        </w:rPr>
      </w:pPr>
      <w:r>
        <w:rPr>
          <w:color w:val="000000"/>
        </w:rPr>
        <w:t xml:space="preserve">h) Trafik kurallarına uyulması için öğrencileri ve halkı bilinçlendirme çalışmaları yapmak, </w:t>
      </w:r>
    </w:p>
    <w:p w:rsidR="002D40E0" w:rsidRDefault="002D40E0" w:rsidP="00421723">
      <w:pPr>
        <w:pStyle w:val="paraf"/>
        <w:rPr>
          <w:color w:val="000000"/>
        </w:rPr>
      </w:pPr>
      <w:r>
        <w:rPr>
          <w:color w:val="000000"/>
        </w:rPr>
        <w:t xml:space="preserve">ı) Okul bahçesini, çevreyi, boş arazi ve alanları ağaçlandırmak, erozyonla mücadele etmek, yok olmaya yüz tutmuş bitki türlerini korumak ve yetiştirmek için çalışmalar yapmak, </w:t>
      </w:r>
    </w:p>
    <w:p w:rsidR="002D40E0" w:rsidRDefault="002D40E0" w:rsidP="00421723">
      <w:pPr>
        <w:pStyle w:val="paraf"/>
        <w:rPr>
          <w:color w:val="000000"/>
        </w:rPr>
      </w:pPr>
      <w:r>
        <w:rPr>
          <w:color w:val="000000"/>
        </w:rPr>
        <w:t xml:space="preserve">j) İhtiyaç sahibi insanlara yardımcı olmak, </w:t>
      </w:r>
    </w:p>
    <w:p w:rsidR="002D40E0" w:rsidRDefault="002D40E0" w:rsidP="00421723">
      <w:pPr>
        <w:pStyle w:val="paraf"/>
        <w:rPr>
          <w:color w:val="000000"/>
        </w:rPr>
      </w:pPr>
      <w:r>
        <w:rPr>
          <w:color w:val="000000"/>
        </w:rPr>
        <w:t xml:space="preserve">k) Çevrelerindeki yaşlı ve bakıma muhtaç insanlara günlük işlerinde yardımcı olmak, </w:t>
      </w:r>
    </w:p>
    <w:p w:rsidR="002D40E0" w:rsidRDefault="002D40E0" w:rsidP="00421723">
      <w:pPr>
        <w:pStyle w:val="paraf"/>
        <w:rPr>
          <w:color w:val="000000"/>
        </w:rPr>
      </w:pPr>
      <w:r>
        <w:rPr>
          <w:color w:val="000000"/>
        </w:rPr>
        <w:t xml:space="preserve">l) Huzur evlerinde ve çocuk yuvalarındaki insanların hayatlarını kolaylaştırıcı, onların toplumla kaynaşmalarını sağlayıcı çalışmalar yapmak, </w:t>
      </w:r>
    </w:p>
    <w:p w:rsidR="002D40E0" w:rsidRDefault="002D40E0" w:rsidP="00421723">
      <w:pPr>
        <w:pStyle w:val="paraf"/>
        <w:rPr>
          <w:color w:val="000000"/>
        </w:rPr>
      </w:pPr>
    </w:p>
    <w:p w:rsidR="002D40E0" w:rsidRDefault="002D40E0" w:rsidP="00421723">
      <w:pPr>
        <w:pStyle w:val="paraf"/>
        <w:rPr>
          <w:color w:val="000000"/>
        </w:rPr>
      </w:pPr>
      <w:r>
        <w:rPr>
          <w:color w:val="000000"/>
        </w:rPr>
        <w:t xml:space="preserve">m) Kimsesiz, engelli ve sokakta yaşayan çocuklara yardımcı olmak, </w:t>
      </w:r>
    </w:p>
    <w:p w:rsidR="002D40E0" w:rsidRDefault="002D40E0" w:rsidP="00421723">
      <w:pPr>
        <w:pStyle w:val="paraf"/>
        <w:rPr>
          <w:color w:val="000000"/>
        </w:rPr>
      </w:pPr>
      <w:r>
        <w:rPr>
          <w:color w:val="000000"/>
        </w:rPr>
        <w:t xml:space="preserve">n) Sosyal hizmet amaçlı sivil toplum kuruluşlarının çalışmalarına destek sağlamak gibi etkinlikleri kapsar. </w:t>
      </w:r>
    </w:p>
    <w:p w:rsidR="002D40E0" w:rsidRDefault="002D40E0" w:rsidP="00421723">
      <w:pPr>
        <w:pStyle w:val="koyuleft"/>
        <w:rPr>
          <w:rStyle w:val="Strong"/>
          <w:b/>
          <w:bCs/>
          <w:color w:val="000000"/>
        </w:rPr>
      </w:pPr>
    </w:p>
    <w:p w:rsidR="002D40E0" w:rsidRDefault="002D40E0" w:rsidP="00421723">
      <w:pPr>
        <w:pStyle w:val="koyuleft"/>
        <w:jc w:val="center"/>
        <w:rPr>
          <w:color w:val="000000"/>
        </w:rPr>
      </w:pPr>
      <w:r>
        <w:rPr>
          <w:rStyle w:val="Strong"/>
          <w:b/>
          <w:bCs/>
          <w:color w:val="000000"/>
        </w:rPr>
        <w:t>Toplum Hizmeti Çalışma Esasları</w:t>
      </w:r>
    </w:p>
    <w:p w:rsidR="002D40E0" w:rsidRDefault="002D40E0" w:rsidP="00421723">
      <w:pPr>
        <w:pStyle w:val="paraf"/>
        <w:rPr>
          <w:color w:val="000000"/>
        </w:rPr>
      </w:pPr>
      <w:r>
        <w:rPr>
          <w:rStyle w:val="Strong"/>
          <w:color w:val="000000"/>
        </w:rPr>
        <w:t xml:space="preserve">Madde 13 — </w:t>
      </w:r>
      <w:r>
        <w:rPr>
          <w:color w:val="000000"/>
        </w:rPr>
        <w:t xml:space="preserve">Toplum hizmeti çalışmalarında aşağıda belirtilen hususlar esas alınır. </w:t>
      </w:r>
    </w:p>
    <w:p w:rsidR="002D40E0" w:rsidRDefault="002D40E0" w:rsidP="00421723">
      <w:pPr>
        <w:pStyle w:val="paraf"/>
        <w:ind w:firstLine="0"/>
        <w:rPr>
          <w:color w:val="000000"/>
        </w:rPr>
      </w:pPr>
      <w:r>
        <w:rPr>
          <w:color w:val="000000"/>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2D40E0" w:rsidRDefault="002D40E0" w:rsidP="00421723">
      <w:pPr>
        <w:pStyle w:val="paraf"/>
        <w:rPr>
          <w:color w:val="000000"/>
        </w:rPr>
      </w:pPr>
      <w:r>
        <w:rPr>
          <w:color w:val="000000"/>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2D40E0" w:rsidRDefault="002D40E0" w:rsidP="00421723">
      <w:pPr>
        <w:pStyle w:val="paraf"/>
        <w:rPr>
          <w:color w:val="000000"/>
        </w:rPr>
      </w:pPr>
      <w:r>
        <w:rPr>
          <w:color w:val="000000"/>
        </w:rPr>
        <w:t xml:space="preserve">c) Öğrenciler, ilköğretim kurumlarının 1 inci, 2 nci ve 3 üncü sınıflarında yılda 15 saat, 4-8 inci sınıflarında 20 saat; orta öğretim kurumlarının tüm sınıflarında 25 saat olmak üzere toplum hizmeti çalışmalarına katılırlar. </w:t>
      </w:r>
    </w:p>
    <w:p w:rsidR="002D40E0" w:rsidRDefault="002D40E0" w:rsidP="00421723">
      <w:pPr>
        <w:pStyle w:val="paraf"/>
        <w:rPr>
          <w:color w:val="000000"/>
        </w:rPr>
      </w:pPr>
      <w:r>
        <w:rPr>
          <w:rStyle w:val="Strong"/>
          <w:color w:val="000000"/>
        </w:rPr>
        <w:t>d) ( Değişik: 12.8.2005/25904 RG ) Öğrencinin seçtiği toplum hizmeti çalışmalarına katılması için önceden velisinin izni alınır (EK-11).</w:t>
      </w:r>
    </w:p>
    <w:p w:rsidR="002D40E0" w:rsidRDefault="002D40E0" w:rsidP="00421723">
      <w:pPr>
        <w:pStyle w:val="paraf"/>
        <w:rPr>
          <w:color w:val="000000"/>
        </w:rPr>
      </w:pPr>
      <w:r>
        <w:rPr>
          <w:color w:val="000000"/>
        </w:rPr>
        <w:t>e) Öğrenci kulübü kapsamında yapılacak toplum hizmeti çalışmalarında halk eğitim merkezleriyle diğer kurum ve kuruluşlar arasında iş birliği yapılarak bunların imkânlarından yararlanılır</w:t>
      </w:r>
      <w:r>
        <w:rPr>
          <w:rStyle w:val="Strong"/>
          <w:color w:val="000000"/>
        </w:rPr>
        <w:t xml:space="preserve">. </w:t>
      </w:r>
    </w:p>
    <w:p w:rsidR="002D40E0" w:rsidRPr="004759E9" w:rsidRDefault="002D40E0" w:rsidP="003A424F">
      <w:pPr>
        <w:spacing w:line="360" w:lineRule="auto"/>
        <w:ind w:left="708"/>
        <w:jc w:val="both"/>
        <w:rPr>
          <w:b/>
          <w:u w:val="single"/>
        </w:rPr>
      </w:pPr>
    </w:p>
    <w:p w:rsidR="002D40E0" w:rsidRPr="004759E9" w:rsidRDefault="002D40E0" w:rsidP="003A424F">
      <w:pPr>
        <w:spacing w:line="360" w:lineRule="auto"/>
        <w:rPr>
          <w:b/>
          <w:u w:val="single"/>
        </w:rPr>
      </w:pPr>
      <w:r w:rsidRPr="004759E9">
        <w:tab/>
      </w:r>
      <w:r w:rsidRPr="004759E9">
        <w:rPr>
          <w:b/>
          <w:u w:val="single"/>
        </w:rPr>
        <w:t xml:space="preserve">GÖREVLER: </w:t>
      </w:r>
    </w:p>
    <w:p w:rsidR="002D40E0" w:rsidRPr="004759E9" w:rsidRDefault="002D40E0" w:rsidP="003A424F">
      <w:pPr>
        <w:spacing w:before="60" w:after="60"/>
        <w:jc w:val="center"/>
        <w:rPr>
          <w:b/>
          <w:bCs/>
        </w:rPr>
      </w:pPr>
      <w:r w:rsidRPr="004759E9">
        <w:rPr>
          <w:b/>
          <w:bCs/>
        </w:rPr>
        <w:t>Sosyal Etkinlikler ile İlgili Görevler</w:t>
      </w:r>
    </w:p>
    <w:p w:rsidR="002D40E0" w:rsidRPr="004759E9" w:rsidRDefault="002D40E0" w:rsidP="003A424F">
      <w:pPr>
        <w:pStyle w:val="BodyText"/>
        <w:spacing w:before="60" w:after="60"/>
        <w:ind w:firstLine="397"/>
      </w:pPr>
    </w:p>
    <w:p w:rsidR="002D40E0" w:rsidRPr="004759E9" w:rsidRDefault="002D40E0" w:rsidP="003A424F">
      <w:pPr>
        <w:pStyle w:val="Heading6"/>
        <w:spacing w:before="60"/>
        <w:ind w:firstLine="397"/>
        <w:rPr>
          <w:sz w:val="20"/>
          <w:szCs w:val="20"/>
        </w:rPr>
      </w:pPr>
      <w:r w:rsidRPr="004759E9">
        <w:rPr>
          <w:sz w:val="20"/>
          <w:szCs w:val="20"/>
        </w:rPr>
        <w:t>Müdürün Görevleri</w:t>
      </w:r>
    </w:p>
    <w:p w:rsidR="002D40E0" w:rsidRPr="004759E9" w:rsidRDefault="002D40E0" w:rsidP="003A424F">
      <w:pPr>
        <w:spacing w:before="60" w:after="60"/>
        <w:ind w:firstLine="397"/>
        <w:jc w:val="both"/>
      </w:pPr>
      <w:r w:rsidRPr="004759E9">
        <w:rPr>
          <w:b/>
          <w:bCs/>
        </w:rPr>
        <w:t>Madde 14-</w:t>
      </w:r>
      <w:r w:rsidRPr="004759E9">
        <w:t xml:space="preserve"> Müdür, sosyal etkinliklerin mevzuata uygun ve verimli olarak yürütülmesinden sorumludur. Müdür, gerekli gördüğü durumlarda görevlendireceği müdür yardımcılarına veya öğretmenlere yazılı olarak yetki ve sorumluluk verebilir.</w:t>
      </w:r>
    </w:p>
    <w:p w:rsidR="002D40E0" w:rsidRPr="004759E9" w:rsidRDefault="002D40E0" w:rsidP="003A424F">
      <w:pPr>
        <w:spacing w:before="60" w:after="60"/>
        <w:ind w:firstLine="397"/>
        <w:jc w:val="both"/>
      </w:pPr>
      <w:r w:rsidRPr="004759E9">
        <w:t>Müdür;</w:t>
      </w:r>
    </w:p>
    <w:p w:rsidR="002D40E0" w:rsidRPr="004759E9" w:rsidRDefault="002D40E0" w:rsidP="003A424F">
      <w:pPr>
        <w:pStyle w:val="BodyText"/>
        <w:spacing w:before="60" w:after="60"/>
        <w:ind w:firstLine="397"/>
      </w:pPr>
      <w:r w:rsidRPr="004759E9">
        <w:t>a) Velilere  gerekli  duyuruları yapar  ve  onları  çalışmalara katılmaya teşvik eder.</w:t>
      </w:r>
    </w:p>
    <w:p w:rsidR="002D40E0" w:rsidRPr="004759E9" w:rsidRDefault="002D40E0" w:rsidP="003A424F">
      <w:pPr>
        <w:spacing w:before="60" w:after="60"/>
        <w:ind w:firstLine="397"/>
        <w:jc w:val="both"/>
      </w:pPr>
      <w:r w:rsidRPr="004759E9">
        <w:t>b) Okulun eğitim-öğretime açılışının 3 üncü haftasında öğrenci kulüp ve toplum hizmeti çalışmalarını  başlatır.</w:t>
      </w:r>
    </w:p>
    <w:p w:rsidR="002D40E0" w:rsidRPr="004759E9" w:rsidRDefault="002D40E0" w:rsidP="003A424F">
      <w:pPr>
        <w:spacing w:before="60" w:after="60"/>
        <w:ind w:left="-39" w:firstLine="397"/>
        <w:jc w:val="both"/>
      </w:pPr>
      <w:r w:rsidRPr="004759E9">
        <w:t xml:space="preserve">c) Danışman     öğretmen     ve   gönüllü    velilere     rehberlik     yapar, gerektiğinde yazışmaları koordine eder.  </w:t>
      </w:r>
    </w:p>
    <w:p w:rsidR="002D40E0" w:rsidRPr="004759E9" w:rsidRDefault="002D40E0" w:rsidP="003A424F">
      <w:pPr>
        <w:spacing w:before="60" w:after="60"/>
        <w:ind w:firstLine="397"/>
        <w:jc w:val="both"/>
      </w:pPr>
      <w:r w:rsidRPr="004759E9">
        <w:t>d) Öğrenci kulübü çalışma planları ile proje önerilerini onaylar.</w:t>
      </w:r>
    </w:p>
    <w:p w:rsidR="002D40E0" w:rsidRPr="004759E9" w:rsidRDefault="002D40E0" w:rsidP="003A424F">
      <w:pPr>
        <w:pStyle w:val="BodyText"/>
        <w:spacing w:before="60" w:after="60"/>
        <w:ind w:firstLine="397"/>
        <w:rPr>
          <w:b/>
          <w:bCs/>
        </w:rPr>
      </w:pPr>
      <w:r w:rsidRPr="004759E9">
        <w:rPr>
          <w:b/>
          <w:bCs/>
        </w:rPr>
        <w:t>Danışman Öğretmenin Görevleri</w:t>
      </w:r>
    </w:p>
    <w:p w:rsidR="002D40E0" w:rsidRPr="004759E9" w:rsidRDefault="002D40E0" w:rsidP="003A424F">
      <w:pPr>
        <w:pStyle w:val="BodyText2"/>
        <w:spacing w:before="60" w:after="60"/>
        <w:ind w:firstLine="397"/>
      </w:pPr>
      <w:r w:rsidRPr="004759E9">
        <w:rPr>
          <w:b/>
          <w:bCs/>
        </w:rPr>
        <w:t xml:space="preserve">Madde 15- </w:t>
      </w:r>
      <w:r w:rsidRPr="004759E9">
        <w:t>Danışman öğretmen;</w:t>
      </w:r>
    </w:p>
    <w:p w:rsidR="002D40E0" w:rsidRPr="004759E9" w:rsidRDefault="002D40E0" w:rsidP="003A424F">
      <w:pPr>
        <w:spacing w:before="60" w:after="60"/>
        <w:ind w:firstLine="397"/>
        <w:jc w:val="both"/>
      </w:pPr>
      <w:r w:rsidRPr="004759E9">
        <w:t>a) Kulübün  öğrenci  sayısını  liste  hâlinde  sosyal  etkinlikler  kuruluna bildirir.</w:t>
      </w:r>
    </w:p>
    <w:p w:rsidR="002D40E0" w:rsidRPr="004759E9" w:rsidRDefault="002D40E0" w:rsidP="003A424F">
      <w:pPr>
        <w:spacing w:before="60" w:after="60"/>
        <w:ind w:firstLine="397"/>
        <w:jc w:val="both"/>
      </w:pPr>
      <w:r w:rsidRPr="004759E9">
        <w:t>b) Çalışmalarda  öğrencileri, yaratıcı  ve  özgün  fikirler  üretmeye  teşvik eder.</w:t>
      </w:r>
    </w:p>
    <w:p w:rsidR="002D40E0" w:rsidRPr="004759E9" w:rsidRDefault="002D40E0" w:rsidP="003A424F">
      <w:pPr>
        <w:spacing w:before="60" w:after="60"/>
        <w:ind w:firstLine="397"/>
        <w:jc w:val="both"/>
      </w:pPr>
      <w:r w:rsidRPr="004759E9">
        <w:t>c) Çalışmaların genel gözetim ve rehberliğini sağlar.</w:t>
      </w:r>
    </w:p>
    <w:p w:rsidR="002D40E0" w:rsidRPr="004759E9" w:rsidRDefault="002D40E0" w:rsidP="003A424F">
      <w:pPr>
        <w:spacing w:before="60" w:after="60"/>
        <w:ind w:firstLine="397"/>
        <w:jc w:val="both"/>
      </w:pPr>
      <w:r w:rsidRPr="004759E9">
        <w:t>d) Çalışmaların seyrini takip ederek sonucu, sosyal etkinlikler kuruluna bildirir.</w:t>
      </w:r>
    </w:p>
    <w:p w:rsidR="002D40E0" w:rsidRPr="004759E9" w:rsidRDefault="002D40E0" w:rsidP="003A424F">
      <w:pPr>
        <w:spacing w:before="60" w:after="60"/>
        <w:ind w:firstLine="397"/>
        <w:jc w:val="both"/>
      </w:pPr>
      <w:r w:rsidRPr="004759E9">
        <w:t>e) Kulüp çalışmaları ile ilgili yazışmaları koordine eder.</w:t>
      </w:r>
    </w:p>
    <w:p w:rsidR="002D40E0" w:rsidRPr="004759E9" w:rsidRDefault="002D40E0" w:rsidP="003A424F">
      <w:pPr>
        <w:spacing w:before="60" w:after="60"/>
        <w:ind w:firstLine="397"/>
        <w:jc w:val="both"/>
      </w:pPr>
      <w:r w:rsidRPr="004759E9">
        <w:t>f) Sosyal Etkinlikler Yıllık Çalışma Planı, Sosyal Etkinlikler Proje Uygulama Takvimi, Sosyal Etkinlikler Öğrenci Değerlendirme Formu, Sosyal Etkinlikler Proje Öneri Formu ve Sosyal Etkinlikler Proje Sonuç Raporunun hazırlanmasına rehberlik eder.</w:t>
      </w:r>
    </w:p>
    <w:p w:rsidR="002D40E0" w:rsidRPr="004759E9" w:rsidRDefault="002D40E0" w:rsidP="003A424F">
      <w:pPr>
        <w:spacing w:before="60" w:after="60"/>
        <w:ind w:firstLine="397"/>
        <w:jc w:val="both"/>
      </w:pPr>
      <w:r w:rsidRPr="004759E9">
        <w:t>g) Yapılacak   tüm   çalışmalarda   öğrencilerin   duygu  ve   düşüncelerini etkilemeksizin yazım kuralları ve benzeri konularda yardımcı olur.</w:t>
      </w:r>
    </w:p>
    <w:p w:rsidR="002D40E0" w:rsidRPr="004759E9" w:rsidRDefault="002D40E0" w:rsidP="003A424F">
      <w:pPr>
        <w:pStyle w:val="BodyText"/>
        <w:spacing w:before="60" w:after="60"/>
        <w:ind w:firstLine="397"/>
      </w:pPr>
      <w:r w:rsidRPr="004759E9">
        <w:t>h) Kulüpteki öğrenciler ile toplanır, onları yönlendirir ve yapılan çalışmaları           değerlendirir.</w:t>
      </w:r>
    </w:p>
    <w:p w:rsidR="002D40E0" w:rsidRPr="004759E9" w:rsidRDefault="002D40E0" w:rsidP="003A424F">
      <w:pPr>
        <w:spacing w:before="60" w:after="60"/>
        <w:ind w:firstLine="397"/>
        <w:jc w:val="both"/>
      </w:pPr>
      <w:r w:rsidRPr="004759E9">
        <w:t>ı) Okul müdürüne karşı sorumludur.</w:t>
      </w:r>
    </w:p>
    <w:p w:rsidR="002D40E0" w:rsidRPr="004759E9" w:rsidRDefault="002D40E0" w:rsidP="003A424F">
      <w:pPr>
        <w:pStyle w:val="Heading6"/>
        <w:spacing w:before="60"/>
        <w:ind w:firstLine="397"/>
        <w:rPr>
          <w:sz w:val="20"/>
          <w:szCs w:val="20"/>
        </w:rPr>
      </w:pPr>
      <w:r w:rsidRPr="004759E9">
        <w:rPr>
          <w:sz w:val="20"/>
          <w:szCs w:val="20"/>
        </w:rPr>
        <w:t>Sınıf Öğretmenleri ile Sınıf/Şube Rehber Öğretmenlerinin Görevleri</w:t>
      </w:r>
    </w:p>
    <w:p w:rsidR="002D40E0" w:rsidRPr="004759E9" w:rsidRDefault="002D40E0" w:rsidP="003A424F">
      <w:pPr>
        <w:spacing w:before="60" w:after="60"/>
        <w:ind w:firstLine="397"/>
        <w:jc w:val="both"/>
      </w:pPr>
      <w:r w:rsidRPr="004759E9">
        <w:rPr>
          <w:b/>
          <w:bCs/>
        </w:rPr>
        <w:t>Madde 16-</w:t>
      </w:r>
      <w:r w:rsidRPr="004759E9">
        <w:t xml:space="preserve"> Sınıf öğretmenleri ile sınıf/şube rehber öğretmenlerinin görevleri şunlardır;</w:t>
      </w:r>
    </w:p>
    <w:p w:rsidR="002D40E0" w:rsidRPr="004759E9" w:rsidRDefault="002D40E0" w:rsidP="003A424F">
      <w:pPr>
        <w:pStyle w:val="BodyText"/>
        <w:spacing w:before="60" w:after="60"/>
        <w:ind w:firstLine="397"/>
      </w:pPr>
      <w:r w:rsidRPr="004759E9">
        <w:t>a) Öğretmenler, kurulca belirlenen kulüplerin amaçları ve çalışmaları hakkında  öğrencileri bilgilendirir.</w:t>
      </w:r>
    </w:p>
    <w:p w:rsidR="002D40E0" w:rsidRPr="004759E9" w:rsidRDefault="002D40E0" w:rsidP="003A424F">
      <w:pPr>
        <w:spacing w:before="60" w:after="60"/>
        <w:ind w:firstLine="397"/>
        <w:jc w:val="both"/>
      </w:pPr>
      <w:r w:rsidRPr="004759E9">
        <w:t>b) Öğrencilerin ilgi ve isteklerine göre belirlenen kulüplere göre üye olmalarını sağlar.</w:t>
      </w:r>
    </w:p>
    <w:p w:rsidR="002D40E0" w:rsidRPr="004759E9" w:rsidRDefault="002D40E0" w:rsidP="003A424F">
      <w:pPr>
        <w:spacing w:before="60" w:after="60"/>
        <w:ind w:firstLine="397"/>
        <w:jc w:val="both"/>
      </w:pPr>
      <w:r w:rsidRPr="004759E9">
        <w:t>c) Kulüplere öğrenci seçiminde danışman öğretmenle iş birliği yapar.</w:t>
      </w:r>
    </w:p>
    <w:p w:rsidR="002D40E0" w:rsidRPr="004759E9" w:rsidRDefault="002D40E0" w:rsidP="003A424F">
      <w:pPr>
        <w:spacing w:before="60" w:after="60"/>
        <w:ind w:firstLine="397"/>
        <w:jc w:val="both"/>
      </w:pPr>
      <w:r w:rsidRPr="004759E9">
        <w:t>d) Sınıflarda oluşturulan öğrenci listelerinin bir örneğini danışman öğretmene bir örneğini de okul yönetimine verir.</w:t>
      </w:r>
    </w:p>
    <w:p w:rsidR="002D40E0" w:rsidRPr="004759E9" w:rsidRDefault="002D40E0" w:rsidP="003A424F">
      <w:pPr>
        <w:spacing w:before="60" w:after="60"/>
        <w:ind w:firstLine="397"/>
        <w:jc w:val="both"/>
      </w:pPr>
      <w:r w:rsidRPr="004759E9">
        <w:t>e) Okulda ve çevrede yapabilecekleri toplum hizmetlerini öğrencilere tanıtır.</w:t>
      </w:r>
    </w:p>
    <w:p w:rsidR="002D40E0" w:rsidRPr="004759E9" w:rsidRDefault="002D40E0" w:rsidP="003A424F">
      <w:pPr>
        <w:spacing w:before="60" w:after="60"/>
        <w:ind w:left="39"/>
        <w:jc w:val="both"/>
      </w:pPr>
      <w:r w:rsidRPr="004759E9">
        <w:t xml:space="preserve">       f) Öğrencileri ilgi, istek ve yetenekleri doğrultusunda toplum hizmeti çalışmalarına yönlendirir. Bu çalışmalarda öğrencilere rehberlik ve danışmanlık yapar.</w:t>
      </w:r>
    </w:p>
    <w:p w:rsidR="002D40E0" w:rsidRPr="004759E9" w:rsidRDefault="002D40E0" w:rsidP="003A424F">
      <w:pPr>
        <w:spacing w:before="60" w:after="60"/>
        <w:ind w:firstLine="397"/>
        <w:jc w:val="both"/>
      </w:pPr>
      <w:r w:rsidRPr="004759E9">
        <w:t>g) Kulüp çalışmaları ve toplum   hizmetleri  ile  ilgili  projenin  hazırlanmasında   ve uygulanmasında öğrencilere rehberlik yapar.</w:t>
      </w:r>
    </w:p>
    <w:p w:rsidR="002D40E0" w:rsidRPr="004759E9" w:rsidRDefault="002D40E0" w:rsidP="003A424F">
      <w:pPr>
        <w:pStyle w:val="BodyText"/>
        <w:spacing w:before="60" w:after="60"/>
        <w:ind w:firstLine="397"/>
      </w:pPr>
      <w:r w:rsidRPr="004759E9">
        <w:t>h) Projenin uygulama aşamalarında öğrenci velisiyle iş birliği içinde bulunur.</w:t>
      </w:r>
    </w:p>
    <w:p w:rsidR="002D40E0" w:rsidRPr="004759E9" w:rsidRDefault="002D40E0" w:rsidP="003A424F">
      <w:pPr>
        <w:spacing w:before="60" w:after="60"/>
        <w:ind w:firstLine="397"/>
        <w:jc w:val="both"/>
      </w:pPr>
      <w:r w:rsidRPr="004759E9">
        <w:t>ı) Projenin uygulama aşamalarında çalışmaları izler, görülebilecek eksikliklerin giderilmesi için gerekli tedbirleri alır.</w:t>
      </w:r>
    </w:p>
    <w:p w:rsidR="002D40E0" w:rsidRPr="004759E9" w:rsidRDefault="002D40E0" w:rsidP="003A424F">
      <w:pPr>
        <w:spacing w:before="60" w:after="60"/>
        <w:ind w:firstLine="397"/>
        <w:jc w:val="both"/>
      </w:pPr>
      <w:r w:rsidRPr="004759E9">
        <w:t>j) Çalışmaların sonucunda projeyi değerlendirerek öğrenci değerlendirme formu ile sonucunu gizlilikle okul yönetimine bildirir.</w:t>
      </w:r>
    </w:p>
    <w:p w:rsidR="002D40E0" w:rsidRPr="004759E9" w:rsidRDefault="002D40E0" w:rsidP="003A424F">
      <w:pPr>
        <w:spacing w:before="60" w:after="60"/>
        <w:ind w:firstLine="397"/>
        <w:jc w:val="both"/>
        <w:rPr>
          <w:b/>
          <w:bCs/>
        </w:rPr>
      </w:pPr>
      <w:r w:rsidRPr="004759E9">
        <w:rPr>
          <w:b/>
          <w:bCs/>
        </w:rPr>
        <w:t>Gönüllü Velinin Görevleri</w:t>
      </w:r>
    </w:p>
    <w:p w:rsidR="002D40E0" w:rsidRPr="004759E9" w:rsidRDefault="002D40E0" w:rsidP="003A424F">
      <w:pPr>
        <w:spacing w:before="60" w:after="60"/>
        <w:ind w:firstLine="397"/>
        <w:jc w:val="both"/>
        <w:rPr>
          <w:b/>
          <w:bCs/>
        </w:rPr>
      </w:pPr>
      <w:r w:rsidRPr="004759E9">
        <w:rPr>
          <w:b/>
          <w:bCs/>
        </w:rPr>
        <w:t xml:space="preserve">Madde 17- </w:t>
      </w:r>
      <w:r w:rsidRPr="004759E9">
        <w:t>Gönüllü veli;</w:t>
      </w:r>
    </w:p>
    <w:p w:rsidR="002D40E0" w:rsidRPr="004759E9" w:rsidRDefault="002D40E0" w:rsidP="003A424F">
      <w:pPr>
        <w:spacing w:before="60" w:after="60"/>
        <w:ind w:firstLine="397"/>
        <w:jc w:val="both"/>
      </w:pPr>
      <w:r w:rsidRPr="004759E9">
        <w:t xml:space="preserve">a) Proje önerilerinin hazırlanmasında ve proje uygulanması sırasında sınıf öğretmenleri ile sınıf/şube rehber öğretmenlerine yardımcı olur. </w:t>
      </w:r>
    </w:p>
    <w:p w:rsidR="002D40E0" w:rsidRPr="004759E9" w:rsidRDefault="002D40E0" w:rsidP="003A424F">
      <w:pPr>
        <w:spacing w:before="60" w:after="60"/>
        <w:ind w:firstLine="397"/>
        <w:jc w:val="both"/>
      </w:pPr>
      <w:r w:rsidRPr="004759E9">
        <w:t>b) Etkinliklerin, bireysel veya gruplar hâlinde yapılmasına katkı sağlar.</w:t>
      </w:r>
    </w:p>
    <w:p w:rsidR="002D40E0" w:rsidRPr="004759E9" w:rsidRDefault="002D40E0" w:rsidP="003A424F">
      <w:pPr>
        <w:spacing w:before="60" w:after="60"/>
        <w:ind w:firstLine="397"/>
        <w:jc w:val="both"/>
      </w:pPr>
      <w:r w:rsidRPr="004759E9">
        <w:t>c) Okul dışı çalışmalarında öğrencilere yardımcı olur.</w:t>
      </w:r>
    </w:p>
    <w:p w:rsidR="002D40E0" w:rsidRPr="004759E9" w:rsidRDefault="002D40E0" w:rsidP="003A424F">
      <w:pPr>
        <w:spacing w:before="60" w:after="60"/>
        <w:ind w:firstLine="397"/>
        <w:jc w:val="both"/>
      </w:pPr>
      <w:r w:rsidRPr="004759E9">
        <w:t>d) Gerektiğinde çalışmalara maddî destek sağlar.</w:t>
      </w:r>
    </w:p>
    <w:p w:rsidR="002D40E0" w:rsidRPr="004759E9" w:rsidRDefault="002D40E0" w:rsidP="003A424F">
      <w:pPr>
        <w:spacing w:before="60" w:after="60"/>
        <w:ind w:firstLine="397"/>
        <w:jc w:val="both"/>
      </w:pPr>
      <w:r w:rsidRPr="004759E9">
        <w:t>Ayrıca, “Gönüllü Veliler Hangi İşleri Yapabilir”de belirtilen işleri  de yapabilirler    (EK-9).</w:t>
      </w:r>
    </w:p>
    <w:p w:rsidR="002D40E0" w:rsidRPr="004759E9" w:rsidRDefault="002D40E0" w:rsidP="003A424F">
      <w:pPr>
        <w:pStyle w:val="Heading1"/>
        <w:spacing w:before="60" w:after="60"/>
        <w:ind w:firstLine="397"/>
        <w:jc w:val="left"/>
        <w:rPr>
          <w:sz w:val="20"/>
        </w:rPr>
      </w:pPr>
      <w:r w:rsidRPr="004759E9">
        <w:rPr>
          <w:sz w:val="20"/>
        </w:rPr>
        <w:t>Öğrenci  Kulübü Temsilcisinin Görevleri</w:t>
      </w:r>
    </w:p>
    <w:p w:rsidR="002D40E0" w:rsidRPr="004759E9" w:rsidRDefault="002D40E0" w:rsidP="003A424F">
      <w:pPr>
        <w:pStyle w:val="Heading1"/>
        <w:spacing w:before="60" w:after="60"/>
        <w:ind w:firstLine="397"/>
        <w:jc w:val="left"/>
        <w:rPr>
          <w:b w:val="0"/>
          <w:bCs/>
          <w:sz w:val="20"/>
        </w:rPr>
      </w:pPr>
      <w:r w:rsidRPr="004759E9">
        <w:rPr>
          <w:sz w:val="20"/>
        </w:rPr>
        <w:t>Madde 18-</w:t>
      </w:r>
      <w:r w:rsidRPr="004759E9">
        <w:rPr>
          <w:b w:val="0"/>
          <w:bCs/>
          <w:sz w:val="20"/>
        </w:rPr>
        <w:t xml:space="preserve"> Temsilci;</w:t>
      </w:r>
    </w:p>
    <w:p w:rsidR="002D40E0" w:rsidRPr="004759E9" w:rsidRDefault="002D40E0" w:rsidP="003A424F">
      <w:pPr>
        <w:pStyle w:val="Footer"/>
        <w:tabs>
          <w:tab w:val="clear" w:pos="4536"/>
          <w:tab w:val="clear" w:pos="9072"/>
        </w:tabs>
        <w:spacing w:before="60" w:after="60"/>
        <w:ind w:firstLine="397"/>
        <w:jc w:val="both"/>
      </w:pPr>
      <w:r w:rsidRPr="004759E9">
        <w:t>a) Öğrencilerle birlikte yıllık çalışma  planlarının hazırlanmasını sağlar ve</w:t>
      </w:r>
    </w:p>
    <w:p w:rsidR="002D40E0" w:rsidRPr="004759E9" w:rsidRDefault="002D40E0" w:rsidP="003A424F">
      <w:pPr>
        <w:pStyle w:val="Footer"/>
        <w:tabs>
          <w:tab w:val="clear" w:pos="4536"/>
          <w:tab w:val="clear" w:pos="9072"/>
        </w:tabs>
        <w:spacing w:before="60" w:after="60"/>
        <w:jc w:val="both"/>
      </w:pPr>
      <w:r w:rsidRPr="004759E9">
        <w:t>onaylanması için danışman öğretmene verir.</w:t>
      </w:r>
    </w:p>
    <w:p w:rsidR="002D40E0" w:rsidRPr="004759E9" w:rsidRDefault="002D40E0" w:rsidP="003A424F">
      <w:pPr>
        <w:pStyle w:val="Footer"/>
        <w:tabs>
          <w:tab w:val="clear" w:pos="4536"/>
          <w:tab w:val="clear" w:pos="9072"/>
        </w:tabs>
        <w:spacing w:before="60" w:after="60"/>
        <w:ind w:firstLine="397"/>
        <w:jc w:val="both"/>
      </w:pPr>
      <w:r w:rsidRPr="004759E9">
        <w:t>b) Yapılacak faaliyetlerle ilgili görev paylaşımını ve görev dağılımını danışman</w:t>
      </w:r>
    </w:p>
    <w:p w:rsidR="002D40E0" w:rsidRPr="004759E9" w:rsidRDefault="002D40E0" w:rsidP="003A424F">
      <w:pPr>
        <w:pStyle w:val="Footer"/>
        <w:tabs>
          <w:tab w:val="clear" w:pos="4536"/>
          <w:tab w:val="clear" w:pos="9072"/>
        </w:tabs>
        <w:spacing w:before="60" w:after="60"/>
        <w:jc w:val="both"/>
      </w:pPr>
      <w:r w:rsidRPr="004759E9">
        <w:t>öğretmene bildirir.</w:t>
      </w:r>
    </w:p>
    <w:p w:rsidR="002D40E0" w:rsidRPr="004759E9" w:rsidRDefault="002D40E0" w:rsidP="003A424F">
      <w:pPr>
        <w:pStyle w:val="Footer"/>
        <w:tabs>
          <w:tab w:val="clear" w:pos="4536"/>
          <w:tab w:val="clear" w:pos="9072"/>
        </w:tabs>
        <w:spacing w:before="60" w:after="60"/>
        <w:ind w:firstLine="397"/>
        <w:jc w:val="both"/>
      </w:pPr>
      <w:r w:rsidRPr="004759E9">
        <w:t>c) Yapılan çalışmalar hakkında danışman öğretmeni bilgilendirir.</w:t>
      </w:r>
    </w:p>
    <w:p w:rsidR="002D40E0" w:rsidRPr="004759E9" w:rsidRDefault="002D40E0" w:rsidP="003A424F">
      <w:pPr>
        <w:pStyle w:val="Footer"/>
        <w:tabs>
          <w:tab w:val="clear" w:pos="4536"/>
          <w:tab w:val="clear" w:pos="9072"/>
        </w:tabs>
        <w:spacing w:before="60" w:after="60"/>
        <w:ind w:firstLine="397"/>
        <w:jc w:val="both"/>
      </w:pPr>
      <w:r w:rsidRPr="004759E9">
        <w:t>d) Kulüp üyelerinin belirli zamanlarda toplanmasını sağlar.</w:t>
      </w:r>
    </w:p>
    <w:p w:rsidR="002D40E0" w:rsidRPr="004759E9" w:rsidRDefault="002D40E0" w:rsidP="003A424F">
      <w:pPr>
        <w:pStyle w:val="Footer"/>
        <w:tabs>
          <w:tab w:val="clear" w:pos="4536"/>
          <w:tab w:val="clear" w:pos="9072"/>
        </w:tabs>
        <w:spacing w:before="60" w:after="60"/>
        <w:ind w:firstLine="397"/>
        <w:jc w:val="both"/>
      </w:pPr>
      <w:r w:rsidRPr="004759E9">
        <w:t>e) Kulüp çalışmalarıyla ilgili yazışmaları yapar ve dosyalanmasını sağlar.</w:t>
      </w:r>
    </w:p>
    <w:p w:rsidR="002D40E0" w:rsidRPr="004759E9" w:rsidRDefault="002D40E0" w:rsidP="003A424F">
      <w:pPr>
        <w:pStyle w:val="Footer"/>
        <w:tabs>
          <w:tab w:val="clear" w:pos="4536"/>
          <w:tab w:val="clear" w:pos="9072"/>
        </w:tabs>
        <w:spacing w:before="60" w:after="60"/>
        <w:ind w:firstLine="397"/>
        <w:jc w:val="both"/>
      </w:pPr>
      <w:r w:rsidRPr="004759E9">
        <w:t>f) Kulüp üyelerince yapılacak proje çalışmalarında koordineyi sağlar.</w:t>
      </w:r>
    </w:p>
    <w:p w:rsidR="002D40E0" w:rsidRPr="004759E9" w:rsidRDefault="002D40E0" w:rsidP="003A424F">
      <w:pPr>
        <w:pStyle w:val="BodyText"/>
        <w:spacing w:before="60" w:after="60"/>
        <w:ind w:firstLine="397"/>
      </w:pPr>
    </w:p>
    <w:p w:rsidR="002D40E0" w:rsidRPr="004759E9" w:rsidRDefault="002D40E0" w:rsidP="003A424F">
      <w:pPr>
        <w:pStyle w:val="Heading1"/>
        <w:spacing w:before="60" w:after="60"/>
        <w:ind w:firstLine="397"/>
        <w:jc w:val="left"/>
        <w:rPr>
          <w:sz w:val="20"/>
        </w:rPr>
      </w:pPr>
      <w:r w:rsidRPr="004759E9">
        <w:rPr>
          <w:sz w:val="20"/>
        </w:rPr>
        <w:t>Öğrencilerin Görevleri</w:t>
      </w:r>
    </w:p>
    <w:p w:rsidR="002D40E0" w:rsidRPr="004759E9" w:rsidRDefault="002D40E0" w:rsidP="003A424F">
      <w:pPr>
        <w:pStyle w:val="BodyText2"/>
        <w:spacing w:before="60" w:after="60"/>
        <w:ind w:firstLine="397"/>
      </w:pPr>
      <w:r w:rsidRPr="004759E9">
        <w:rPr>
          <w:b/>
          <w:bCs/>
        </w:rPr>
        <w:t xml:space="preserve">Madde 19- </w:t>
      </w:r>
      <w:r w:rsidRPr="004759E9">
        <w:t>Öğrenciler;</w:t>
      </w:r>
    </w:p>
    <w:p w:rsidR="002D40E0" w:rsidRPr="004759E9" w:rsidRDefault="002D40E0" w:rsidP="003A424F">
      <w:pPr>
        <w:pStyle w:val="BodyText"/>
        <w:spacing w:before="60" w:after="60"/>
        <w:ind w:firstLine="397"/>
      </w:pPr>
      <w:r w:rsidRPr="004759E9">
        <w:t>a) En az bir öğrenci  kulübüne  üye olur ve en  az  bir  toplum  hizmeti yapar.</w:t>
      </w:r>
    </w:p>
    <w:p w:rsidR="002D40E0" w:rsidRPr="004759E9" w:rsidRDefault="002D40E0" w:rsidP="003A424F">
      <w:pPr>
        <w:spacing w:before="60" w:after="60"/>
        <w:ind w:firstLine="397"/>
        <w:jc w:val="both"/>
      </w:pPr>
      <w:r w:rsidRPr="004759E9">
        <w:t>b) Toplantı ve çalışmalara düzenli olarak katılırlar.</w:t>
      </w:r>
    </w:p>
    <w:p w:rsidR="002D40E0" w:rsidRPr="004759E9" w:rsidRDefault="002D40E0" w:rsidP="003A424F">
      <w:pPr>
        <w:spacing w:before="60" w:after="60"/>
        <w:ind w:firstLine="397"/>
        <w:jc w:val="both"/>
      </w:pPr>
      <w:r w:rsidRPr="004759E9">
        <w:t>c) Toplum hizmeti çalışmalarını düzenli  olarak  kaydeder, çalışmalarında</w:t>
      </w:r>
    </w:p>
    <w:p w:rsidR="002D40E0" w:rsidRPr="004759E9" w:rsidRDefault="002D40E0" w:rsidP="003A424F">
      <w:pPr>
        <w:spacing w:before="60" w:after="60"/>
        <w:jc w:val="both"/>
      </w:pPr>
      <w:r w:rsidRPr="004759E9">
        <w:t>kendilerine rehberlik ve danışmanlık yapan öğretmene her hafta imzalatır.</w:t>
      </w:r>
    </w:p>
    <w:p w:rsidR="002D40E0" w:rsidRPr="004759E9" w:rsidRDefault="002D40E0" w:rsidP="003A424F">
      <w:pPr>
        <w:spacing w:before="60" w:after="60"/>
        <w:ind w:firstLine="397"/>
        <w:jc w:val="both"/>
      </w:pPr>
      <w:r w:rsidRPr="004759E9">
        <w:t>d) Proje  çalışmalarında   yapacakları  değişiklikleri,   sınıf   öğretmeni  ile sınıf/şube rehber öğretmenine bildirir.</w:t>
      </w:r>
    </w:p>
    <w:p w:rsidR="002D40E0" w:rsidRPr="004759E9" w:rsidRDefault="002D40E0" w:rsidP="003A424F">
      <w:pPr>
        <w:pStyle w:val="BodyText"/>
        <w:spacing w:before="60" w:after="60"/>
        <w:ind w:firstLine="397"/>
      </w:pPr>
      <w:r w:rsidRPr="004759E9">
        <w:t>e) Kendisi ile ilgili doldurması gereken formları zamanında danışman öğretmene  verir.</w:t>
      </w:r>
    </w:p>
    <w:p w:rsidR="002D40E0" w:rsidRPr="004759E9" w:rsidRDefault="002D40E0" w:rsidP="003A424F">
      <w:pPr>
        <w:pStyle w:val="BodyText"/>
        <w:spacing w:before="60" w:after="60"/>
        <w:ind w:firstLine="397"/>
      </w:pPr>
      <w:r w:rsidRPr="004759E9">
        <w:t>f) Okul dışında yaptıkları etkinliklerde okulunu en iyi biçimde temsil etmeye çalışır.</w:t>
      </w:r>
    </w:p>
    <w:p w:rsidR="002D40E0" w:rsidRPr="004759E9" w:rsidRDefault="002D40E0" w:rsidP="003A424F">
      <w:pPr>
        <w:pStyle w:val="BodyText"/>
        <w:spacing w:before="60" w:after="60"/>
        <w:ind w:firstLine="397"/>
      </w:pPr>
    </w:p>
    <w:p w:rsidR="002D40E0" w:rsidRDefault="002D40E0" w:rsidP="003A424F">
      <w:pPr>
        <w:spacing w:line="360" w:lineRule="auto"/>
        <w:ind w:left="708"/>
        <w:jc w:val="both"/>
        <w:rPr>
          <w:b/>
          <w:u w:val="single"/>
        </w:rPr>
      </w:pPr>
    </w:p>
    <w:p w:rsidR="002D40E0" w:rsidRDefault="002D40E0" w:rsidP="00D92391">
      <w:pPr>
        <w:spacing w:line="360" w:lineRule="auto"/>
        <w:jc w:val="both"/>
        <w:rPr>
          <w:b/>
          <w:u w:val="single"/>
        </w:rPr>
      </w:pPr>
    </w:p>
    <w:p w:rsidR="002D40E0" w:rsidRDefault="002D40E0" w:rsidP="00D92391">
      <w:pPr>
        <w:spacing w:line="360" w:lineRule="auto"/>
        <w:jc w:val="both"/>
        <w:rPr>
          <w:b/>
          <w:u w:val="single"/>
        </w:rPr>
      </w:pPr>
    </w:p>
    <w:p w:rsidR="002D40E0" w:rsidRPr="004759E9" w:rsidRDefault="002D40E0" w:rsidP="00D92391">
      <w:pPr>
        <w:spacing w:line="360" w:lineRule="auto"/>
        <w:jc w:val="both"/>
        <w:rPr>
          <w:b/>
          <w:u w:val="single"/>
        </w:rPr>
      </w:pPr>
      <w:r w:rsidRPr="004759E9">
        <w:rPr>
          <w:b/>
          <w:u w:val="single"/>
        </w:rPr>
        <w:t xml:space="preserve">EĞİTİCİ KULÜBÜN ÇALIŞMA ALANI: </w:t>
      </w:r>
    </w:p>
    <w:p w:rsidR="002D40E0" w:rsidRPr="004759E9" w:rsidRDefault="002D40E0" w:rsidP="003A424F">
      <w:pPr>
        <w:spacing w:line="360" w:lineRule="auto"/>
        <w:jc w:val="both"/>
      </w:pPr>
      <w:r w:rsidRPr="004759E9">
        <w:rPr>
          <w:b/>
          <w:i/>
        </w:rPr>
        <w:t xml:space="preserve"> </w:t>
      </w:r>
      <w:r w:rsidRPr="004759E9">
        <w:t xml:space="preserve">Kulüp şu alanlarda faaliyetlerde bulunur: </w:t>
      </w:r>
    </w:p>
    <w:p w:rsidR="002D40E0" w:rsidRPr="004759E9" w:rsidRDefault="002D40E0" w:rsidP="003A424F">
      <w:pPr>
        <w:numPr>
          <w:ilvl w:val="0"/>
          <w:numId w:val="4"/>
        </w:numPr>
        <w:spacing w:line="360" w:lineRule="auto"/>
        <w:jc w:val="both"/>
      </w:pPr>
      <w:r w:rsidRPr="004759E9">
        <w:t xml:space="preserve">Eğitici Kulüp gerek kendi üyelerinin gerek okulun bütün öğrencilerinin görüş, seziş, buluş ufuklarını geliştirici çalışmalara yer verir. </w:t>
      </w:r>
    </w:p>
    <w:p w:rsidR="002D40E0" w:rsidRPr="004759E9" w:rsidRDefault="002D40E0" w:rsidP="003A424F">
      <w:pPr>
        <w:numPr>
          <w:ilvl w:val="0"/>
          <w:numId w:val="4"/>
        </w:numPr>
        <w:spacing w:line="360" w:lineRule="auto"/>
        <w:jc w:val="both"/>
      </w:pPr>
      <w:r w:rsidRPr="004759E9">
        <w:t xml:space="preserve">Çeşitli konularda yarışmalara yer vererek teşvik edici örneklemeler yapar. </w:t>
      </w:r>
    </w:p>
    <w:p w:rsidR="002D40E0" w:rsidRPr="004759E9" w:rsidRDefault="002D40E0" w:rsidP="003A424F">
      <w:pPr>
        <w:numPr>
          <w:ilvl w:val="0"/>
          <w:numId w:val="4"/>
        </w:numPr>
        <w:spacing w:line="360" w:lineRule="auto"/>
        <w:jc w:val="both"/>
      </w:pPr>
      <w:r w:rsidRPr="004759E9">
        <w:t xml:space="preserve">Kulübün amacına uygun resim, sergi, film, slâytlar hazırlayıp gösterir. </w:t>
      </w:r>
    </w:p>
    <w:p w:rsidR="002D40E0" w:rsidRPr="004759E9" w:rsidRDefault="002D40E0" w:rsidP="003A424F">
      <w:pPr>
        <w:numPr>
          <w:ilvl w:val="0"/>
          <w:numId w:val="4"/>
        </w:numPr>
        <w:spacing w:line="360" w:lineRule="auto"/>
        <w:jc w:val="both"/>
      </w:pPr>
      <w:r w:rsidRPr="004759E9">
        <w:t xml:space="preserve">Eğitici Kulüp saatlerinde eğitici konuşmalar hazırlar. </w:t>
      </w:r>
    </w:p>
    <w:p w:rsidR="002D40E0" w:rsidRPr="004759E9" w:rsidRDefault="002D40E0" w:rsidP="00FF4256">
      <w:pPr>
        <w:spacing w:line="360" w:lineRule="auto"/>
        <w:ind w:left="360"/>
        <w:jc w:val="both"/>
      </w:pPr>
    </w:p>
    <w:p w:rsidR="002D40E0" w:rsidRDefault="002D40E0" w:rsidP="00FF4256">
      <w:pPr>
        <w:rPr>
          <w:b/>
          <w:bCs/>
          <w:u w:val="single"/>
        </w:rPr>
      </w:pPr>
    </w:p>
    <w:p w:rsidR="002D40E0" w:rsidRPr="004759E9" w:rsidRDefault="002D40E0" w:rsidP="00FF4256">
      <w:pPr>
        <w:rPr>
          <w:b/>
          <w:bCs/>
          <w:u w:val="single"/>
        </w:rPr>
      </w:pPr>
      <w:r w:rsidRPr="004759E9">
        <w:rPr>
          <w:b/>
          <w:bCs/>
          <w:u w:val="single"/>
        </w:rPr>
        <w:t xml:space="preserve"> BİLİM-FEN VE TEKNOLOJİ KULÜBÜNÜN SORUMLU OLDUĞU KİŞİ VE KURULLAR:</w:t>
      </w:r>
    </w:p>
    <w:p w:rsidR="002D40E0" w:rsidRPr="004759E9" w:rsidRDefault="002D40E0" w:rsidP="00FF4256">
      <w:pPr>
        <w:rPr>
          <w:bCs/>
        </w:rPr>
      </w:pPr>
      <w:r w:rsidRPr="004759E9">
        <w:rPr>
          <w:bCs/>
        </w:rPr>
        <w:t>Sosyal Kulüp yönetim kurulu:</w:t>
      </w:r>
    </w:p>
    <w:p w:rsidR="002D40E0" w:rsidRPr="004759E9" w:rsidRDefault="002D40E0" w:rsidP="00FF4256">
      <w:pPr>
        <w:numPr>
          <w:ilvl w:val="0"/>
          <w:numId w:val="5"/>
        </w:numPr>
        <w:rPr>
          <w:bCs/>
        </w:rPr>
      </w:pPr>
      <w:r w:rsidRPr="004759E9">
        <w:rPr>
          <w:bCs/>
        </w:rPr>
        <w:t>Okul müdürüne,</w:t>
      </w:r>
    </w:p>
    <w:p w:rsidR="002D40E0" w:rsidRPr="004759E9" w:rsidRDefault="002D40E0" w:rsidP="00FF4256">
      <w:pPr>
        <w:numPr>
          <w:ilvl w:val="0"/>
          <w:numId w:val="5"/>
        </w:numPr>
        <w:rPr>
          <w:bCs/>
        </w:rPr>
      </w:pPr>
      <w:r w:rsidRPr="004759E9">
        <w:rPr>
          <w:bCs/>
        </w:rPr>
        <w:t>Görevli müdür yardımcısına,</w:t>
      </w:r>
    </w:p>
    <w:p w:rsidR="002D40E0" w:rsidRPr="004759E9" w:rsidRDefault="002D40E0" w:rsidP="00FF4256">
      <w:pPr>
        <w:numPr>
          <w:ilvl w:val="0"/>
          <w:numId w:val="5"/>
        </w:numPr>
        <w:rPr>
          <w:bCs/>
        </w:rPr>
      </w:pPr>
      <w:r w:rsidRPr="004759E9">
        <w:rPr>
          <w:bCs/>
        </w:rPr>
        <w:t>Sosyal kulüp danışman öğretmenine,</w:t>
      </w:r>
    </w:p>
    <w:p w:rsidR="002D40E0" w:rsidRPr="004759E9" w:rsidRDefault="002D40E0" w:rsidP="00FF4256">
      <w:pPr>
        <w:numPr>
          <w:ilvl w:val="0"/>
          <w:numId w:val="5"/>
        </w:numPr>
        <w:rPr>
          <w:bCs/>
        </w:rPr>
      </w:pPr>
      <w:r w:rsidRPr="004759E9">
        <w:rPr>
          <w:bCs/>
        </w:rPr>
        <w:t>Rehber öğretmenler kuruluna,</w:t>
      </w:r>
    </w:p>
    <w:p w:rsidR="002D40E0" w:rsidRPr="004759E9" w:rsidRDefault="002D40E0" w:rsidP="00FF4256">
      <w:pPr>
        <w:numPr>
          <w:ilvl w:val="0"/>
          <w:numId w:val="5"/>
        </w:numPr>
        <w:rPr>
          <w:bCs/>
        </w:rPr>
      </w:pPr>
      <w:r w:rsidRPr="004759E9">
        <w:rPr>
          <w:bCs/>
        </w:rPr>
        <w:t>Kulüp başkanlar kuruluna,</w:t>
      </w:r>
    </w:p>
    <w:p w:rsidR="002D40E0" w:rsidRPr="004759E9" w:rsidRDefault="002D40E0" w:rsidP="00FF4256">
      <w:pPr>
        <w:numPr>
          <w:ilvl w:val="0"/>
          <w:numId w:val="5"/>
        </w:numPr>
        <w:rPr>
          <w:bCs/>
        </w:rPr>
      </w:pPr>
      <w:r w:rsidRPr="004759E9">
        <w:rPr>
          <w:bCs/>
        </w:rPr>
        <w:t>Kulüp genel kuruluna, karşı sorumludur.</w:t>
      </w:r>
    </w:p>
    <w:p w:rsidR="002D40E0" w:rsidRPr="004759E9" w:rsidRDefault="002D40E0" w:rsidP="00FF4256">
      <w:pPr>
        <w:rPr>
          <w:bCs/>
        </w:rPr>
      </w:pPr>
    </w:p>
    <w:p w:rsidR="002D40E0" w:rsidRPr="004759E9" w:rsidRDefault="002D40E0" w:rsidP="00FF4256">
      <w:pPr>
        <w:jc w:val="center"/>
        <w:rPr>
          <w:b/>
          <w:bCs/>
        </w:rPr>
      </w:pPr>
      <w:r w:rsidRPr="004759E9">
        <w:rPr>
          <w:b/>
          <w:bCs/>
        </w:rPr>
        <w:t>BİLİM-FEN VE TEKNOLOJİ KULÜBÜNÜN İŞBİRLİĞİ YAPACAĞI DİĞER EĞİTİCİ KULÜPLER VE KURUMLAR:</w:t>
      </w:r>
    </w:p>
    <w:p w:rsidR="002D40E0" w:rsidRPr="004759E9" w:rsidRDefault="002D40E0" w:rsidP="00FF4256">
      <w:pPr>
        <w:rPr>
          <w:bCs/>
        </w:rPr>
      </w:pPr>
      <w:r w:rsidRPr="004759E9">
        <w:rPr>
          <w:bCs/>
        </w:rPr>
        <w:t>Bilim-Fen ve Teknoloji Kulübü şu sosyal kulüp ve kurumlarla işbirliği yapar. (Okulda Kurulu Olanlardan)</w:t>
      </w:r>
    </w:p>
    <w:p w:rsidR="002D40E0" w:rsidRPr="004759E9" w:rsidRDefault="002D40E0" w:rsidP="00FF4256">
      <w:pPr>
        <w:rPr>
          <w:bCs/>
        </w:rPr>
        <w:sectPr w:rsidR="002D40E0" w:rsidRPr="004759E9" w:rsidSect="00F51971">
          <w:footerReference w:type="default" r:id="rId7"/>
          <w:pgSz w:w="11906" w:h="16838"/>
          <w:pgMar w:top="709" w:right="851" w:bottom="568" w:left="1134" w:header="709" w:footer="709" w:gutter="0"/>
          <w:cols w:space="708"/>
          <w:rtlGutter/>
        </w:sectPr>
      </w:pPr>
    </w:p>
    <w:p w:rsidR="002D40E0" w:rsidRPr="004759E9" w:rsidRDefault="002D40E0" w:rsidP="00FF4256">
      <w:pPr>
        <w:numPr>
          <w:ilvl w:val="0"/>
          <w:numId w:val="6"/>
        </w:numPr>
        <w:rPr>
          <w:bCs/>
        </w:rPr>
      </w:pPr>
      <w:r w:rsidRPr="004759E9">
        <w:rPr>
          <w:bCs/>
        </w:rPr>
        <w:t>Kültür ve Edebiyat Kulübü</w:t>
      </w:r>
    </w:p>
    <w:p w:rsidR="002D40E0" w:rsidRPr="004759E9" w:rsidRDefault="002D40E0" w:rsidP="00FF4256">
      <w:pPr>
        <w:numPr>
          <w:ilvl w:val="0"/>
          <w:numId w:val="6"/>
        </w:numPr>
        <w:rPr>
          <w:bCs/>
        </w:rPr>
      </w:pPr>
      <w:r w:rsidRPr="004759E9">
        <w:rPr>
          <w:bCs/>
        </w:rPr>
        <w:t>Yayın ve İletişim Kulübü</w:t>
      </w:r>
    </w:p>
    <w:p w:rsidR="002D40E0" w:rsidRPr="004759E9" w:rsidRDefault="002D40E0" w:rsidP="00FF4256">
      <w:pPr>
        <w:numPr>
          <w:ilvl w:val="0"/>
          <w:numId w:val="6"/>
        </w:numPr>
        <w:rPr>
          <w:bCs/>
        </w:rPr>
      </w:pPr>
      <w:r w:rsidRPr="004759E9">
        <w:rPr>
          <w:bCs/>
        </w:rPr>
        <w:t>Müzik Kulübü</w:t>
      </w:r>
    </w:p>
    <w:p w:rsidR="002D40E0" w:rsidRPr="004759E9" w:rsidRDefault="002D40E0" w:rsidP="00FF4256">
      <w:pPr>
        <w:numPr>
          <w:ilvl w:val="0"/>
          <w:numId w:val="6"/>
        </w:numPr>
        <w:rPr>
          <w:bCs/>
        </w:rPr>
      </w:pPr>
      <w:r w:rsidRPr="004759E9">
        <w:rPr>
          <w:bCs/>
        </w:rPr>
        <w:t>Resim Kulübü</w:t>
      </w:r>
    </w:p>
    <w:p w:rsidR="002D40E0" w:rsidRPr="004759E9" w:rsidRDefault="002D40E0" w:rsidP="00FF4256">
      <w:pPr>
        <w:numPr>
          <w:ilvl w:val="0"/>
          <w:numId w:val="6"/>
        </w:numPr>
        <w:rPr>
          <w:bCs/>
        </w:rPr>
      </w:pPr>
      <w:r w:rsidRPr="004759E9">
        <w:rPr>
          <w:bCs/>
        </w:rPr>
        <w:t>Folklor Kulübü</w:t>
      </w:r>
    </w:p>
    <w:p w:rsidR="002D40E0" w:rsidRPr="004759E9" w:rsidRDefault="002D40E0" w:rsidP="00FF4256">
      <w:pPr>
        <w:numPr>
          <w:ilvl w:val="0"/>
          <w:numId w:val="6"/>
        </w:numPr>
        <w:rPr>
          <w:bCs/>
        </w:rPr>
      </w:pPr>
      <w:r w:rsidRPr="004759E9">
        <w:rPr>
          <w:bCs/>
        </w:rPr>
        <w:t>Tiyatro Kulübü</w:t>
      </w:r>
    </w:p>
    <w:p w:rsidR="002D40E0" w:rsidRPr="004759E9" w:rsidRDefault="002D40E0" w:rsidP="00FF4256">
      <w:pPr>
        <w:numPr>
          <w:ilvl w:val="0"/>
          <w:numId w:val="6"/>
        </w:numPr>
        <w:rPr>
          <w:bCs/>
        </w:rPr>
      </w:pPr>
      <w:r w:rsidRPr="004759E9">
        <w:rPr>
          <w:bCs/>
        </w:rPr>
        <w:t>Kütüphanecilik Kulübü</w:t>
      </w:r>
    </w:p>
    <w:p w:rsidR="002D40E0" w:rsidRPr="004759E9" w:rsidRDefault="002D40E0" w:rsidP="00FF4256">
      <w:pPr>
        <w:numPr>
          <w:ilvl w:val="0"/>
          <w:numId w:val="6"/>
        </w:numPr>
        <w:rPr>
          <w:bCs/>
        </w:rPr>
      </w:pPr>
      <w:r w:rsidRPr="004759E9">
        <w:rPr>
          <w:bCs/>
        </w:rPr>
        <w:t>Sivil Savunma Kulübü</w:t>
      </w:r>
    </w:p>
    <w:p w:rsidR="002D40E0" w:rsidRPr="004759E9" w:rsidRDefault="002D40E0" w:rsidP="00FF4256">
      <w:pPr>
        <w:numPr>
          <w:ilvl w:val="0"/>
          <w:numId w:val="6"/>
        </w:numPr>
        <w:rPr>
          <w:bCs/>
        </w:rPr>
      </w:pPr>
      <w:r w:rsidRPr="004759E9">
        <w:rPr>
          <w:bCs/>
        </w:rPr>
        <w:t>Gezi, Tanıtma ve Turizm K.</w:t>
      </w:r>
    </w:p>
    <w:p w:rsidR="002D40E0" w:rsidRPr="004759E9" w:rsidRDefault="002D40E0" w:rsidP="00FF4256">
      <w:pPr>
        <w:numPr>
          <w:ilvl w:val="0"/>
          <w:numId w:val="6"/>
        </w:numPr>
        <w:rPr>
          <w:bCs/>
        </w:rPr>
      </w:pPr>
      <w:r w:rsidRPr="004759E9">
        <w:rPr>
          <w:bCs/>
        </w:rPr>
        <w:t>Çevre Koruma Kulübü</w:t>
      </w:r>
    </w:p>
    <w:p w:rsidR="002D40E0" w:rsidRPr="004759E9" w:rsidRDefault="002D40E0" w:rsidP="00FF4256">
      <w:pPr>
        <w:numPr>
          <w:ilvl w:val="0"/>
          <w:numId w:val="6"/>
        </w:numPr>
        <w:rPr>
          <w:bCs/>
        </w:rPr>
      </w:pPr>
      <w:r w:rsidRPr="004759E9">
        <w:rPr>
          <w:bCs/>
        </w:rPr>
        <w:t>Satranç Kulübü</w:t>
      </w:r>
    </w:p>
    <w:p w:rsidR="002D40E0" w:rsidRPr="004759E9" w:rsidRDefault="002D40E0" w:rsidP="00FF4256">
      <w:pPr>
        <w:numPr>
          <w:ilvl w:val="0"/>
          <w:numId w:val="6"/>
        </w:numPr>
        <w:rPr>
          <w:bCs/>
        </w:rPr>
      </w:pPr>
      <w:r w:rsidRPr="004759E9">
        <w:rPr>
          <w:bCs/>
        </w:rPr>
        <w:t>Hayvanları Koruma Kulübü</w:t>
      </w:r>
    </w:p>
    <w:p w:rsidR="002D40E0" w:rsidRPr="004759E9" w:rsidRDefault="002D40E0" w:rsidP="00FF4256">
      <w:pPr>
        <w:numPr>
          <w:ilvl w:val="0"/>
          <w:numId w:val="6"/>
        </w:numPr>
        <w:rPr>
          <w:bCs/>
        </w:rPr>
      </w:pPr>
      <w:r w:rsidRPr="004759E9">
        <w:rPr>
          <w:bCs/>
        </w:rPr>
        <w:t>Sosyal Dayanışma ve Yar. K.</w:t>
      </w:r>
    </w:p>
    <w:p w:rsidR="002D40E0" w:rsidRPr="004759E9" w:rsidRDefault="002D40E0" w:rsidP="00FF4256">
      <w:pPr>
        <w:numPr>
          <w:ilvl w:val="0"/>
          <w:numId w:val="6"/>
        </w:numPr>
        <w:rPr>
          <w:bCs/>
        </w:rPr>
      </w:pPr>
      <w:r w:rsidRPr="004759E9">
        <w:rPr>
          <w:bCs/>
        </w:rPr>
        <w:t>Yeşilay Kulübü</w:t>
      </w:r>
    </w:p>
    <w:p w:rsidR="002D40E0" w:rsidRPr="004759E9" w:rsidRDefault="002D40E0" w:rsidP="00FF4256">
      <w:pPr>
        <w:numPr>
          <w:ilvl w:val="0"/>
          <w:numId w:val="6"/>
        </w:numPr>
        <w:rPr>
          <w:bCs/>
        </w:rPr>
      </w:pPr>
      <w:r w:rsidRPr="004759E9">
        <w:rPr>
          <w:bCs/>
        </w:rPr>
        <w:t xml:space="preserve">Sağlık, Temizlik, Beslenme K. </w:t>
      </w:r>
    </w:p>
    <w:p w:rsidR="002D40E0" w:rsidRPr="004759E9" w:rsidRDefault="002D40E0" w:rsidP="00FF4256">
      <w:pPr>
        <w:numPr>
          <w:ilvl w:val="0"/>
          <w:numId w:val="6"/>
        </w:numPr>
        <w:rPr>
          <w:bCs/>
        </w:rPr>
      </w:pPr>
      <w:r w:rsidRPr="004759E9">
        <w:rPr>
          <w:bCs/>
        </w:rPr>
        <w:t>Kızılay Kulübü</w:t>
      </w:r>
    </w:p>
    <w:p w:rsidR="002D40E0" w:rsidRPr="004759E9" w:rsidRDefault="002D40E0" w:rsidP="00FF4256">
      <w:pPr>
        <w:numPr>
          <w:ilvl w:val="0"/>
          <w:numId w:val="6"/>
        </w:numPr>
        <w:rPr>
          <w:bCs/>
        </w:rPr>
      </w:pPr>
      <w:r w:rsidRPr="004759E9">
        <w:rPr>
          <w:bCs/>
        </w:rPr>
        <w:t>Spor Kulübü</w:t>
      </w:r>
    </w:p>
    <w:p w:rsidR="002D40E0" w:rsidRPr="004759E9" w:rsidRDefault="002D40E0" w:rsidP="00FF4256">
      <w:pPr>
        <w:numPr>
          <w:ilvl w:val="0"/>
          <w:numId w:val="6"/>
        </w:numPr>
        <w:rPr>
          <w:bCs/>
        </w:rPr>
      </w:pPr>
      <w:r w:rsidRPr="004759E9">
        <w:rPr>
          <w:bCs/>
        </w:rPr>
        <w:t>Bilim–Fen ve Teknoloji Kulübü</w:t>
      </w:r>
    </w:p>
    <w:p w:rsidR="002D40E0" w:rsidRPr="004759E9" w:rsidRDefault="002D40E0" w:rsidP="00FF4256">
      <w:pPr>
        <w:numPr>
          <w:ilvl w:val="0"/>
          <w:numId w:val="6"/>
        </w:numPr>
        <w:rPr>
          <w:bCs/>
        </w:rPr>
      </w:pPr>
      <w:r w:rsidRPr="004759E9">
        <w:rPr>
          <w:bCs/>
        </w:rPr>
        <w:t>Fotoğrafçılık Kulübü</w:t>
      </w:r>
    </w:p>
    <w:p w:rsidR="002D40E0" w:rsidRPr="004759E9" w:rsidRDefault="002D40E0" w:rsidP="00FF4256">
      <w:pPr>
        <w:numPr>
          <w:ilvl w:val="0"/>
          <w:numId w:val="6"/>
        </w:numPr>
        <w:rPr>
          <w:bCs/>
        </w:rPr>
      </w:pPr>
      <w:r w:rsidRPr="004759E9">
        <w:rPr>
          <w:bCs/>
        </w:rPr>
        <w:t>Trafik Güvenliği ve İlkyardım K</w:t>
      </w:r>
    </w:p>
    <w:p w:rsidR="002D40E0" w:rsidRPr="004759E9" w:rsidRDefault="002D40E0" w:rsidP="00FF4256">
      <w:pPr>
        <w:numPr>
          <w:ilvl w:val="0"/>
          <w:numId w:val="6"/>
        </w:numPr>
        <w:rPr>
          <w:bCs/>
        </w:rPr>
      </w:pPr>
      <w:r w:rsidRPr="004759E9">
        <w:rPr>
          <w:bCs/>
        </w:rPr>
        <w:t>Kültür ve Tabiat Varlıklarını Koruma Kulübü</w:t>
      </w:r>
    </w:p>
    <w:p w:rsidR="002D40E0" w:rsidRPr="004759E9" w:rsidRDefault="002D40E0" w:rsidP="00FF4256">
      <w:pPr>
        <w:numPr>
          <w:ilvl w:val="0"/>
          <w:numId w:val="6"/>
        </w:numPr>
        <w:rPr>
          <w:bCs/>
        </w:rPr>
      </w:pPr>
      <w:r w:rsidRPr="004759E9">
        <w:rPr>
          <w:bCs/>
        </w:rPr>
        <w:t>Okul Müzesi Kulübü</w:t>
      </w:r>
    </w:p>
    <w:p w:rsidR="002D40E0" w:rsidRPr="004759E9" w:rsidRDefault="002D40E0" w:rsidP="00FF4256">
      <w:pPr>
        <w:numPr>
          <w:ilvl w:val="0"/>
          <w:numId w:val="6"/>
        </w:numPr>
        <w:rPr>
          <w:bCs/>
        </w:rPr>
      </w:pPr>
      <w:r w:rsidRPr="004759E9">
        <w:rPr>
          <w:bCs/>
        </w:rPr>
        <w:t>İzcilik Kulübü</w:t>
      </w:r>
    </w:p>
    <w:p w:rsidR="002D40E0" w:rsidRPr="004759E9" w:rsidRDefault="002D40E0" w:rsidP="00FF4256">
      <w:pPr>
        <w:numPr>
          <w:ilvl w:val="0"/>
          <w:numId w:val="6"/>
        </w:numPr>
        <w:rPr>
          <w:bCs/>
        </w:rPr>
      </w:pPr>
      <w:r w:rsidRPr="004759E9">
        <w:rPr>
          <w:bCs/>
        </w:rPr>
        <w:t>Bilinçli Tüketici Kulübü</w:t>
      </w:r>
    </w:p>
    <w:p w:rsidR="002D40E0" w:rsidRPr="004759E9" w:rsidRDefault="002D40E0" w:rsidP="00FF4256">
      <w:pPr>
        <w:numPr>
          <w:ilvl w:val="0"/>
          <w:numId w:val="6"/>
        </w:numPr>
        <w:rPr>
          <w:bCs/>
        </w:rPr>
      </w:pPr>
      <w:r w:rsidRPr="004759E9">
        <w:rPr>
          <w:bCs/>
        </w:rPr>
        <w:t>Meslek Tanıtma Kulübü</w:t>
      </w:r>
    </w:p>
    <w:p w:rsidR="002D40E0" w:rsidRPr="004759E9" w:rsidRDefault="002D40E0" w:rsidP="00FF4256">
      <w:pPr>
        <w:numPr>
          <w:ilvl w:val="0"/>
          <w:numId w:val="6"/>
        </w:numPr>
        <w:rPr>
          <w:bCs/>
        </w:rPr>
      </w:pPr>
      <w:r w:rsidRPr="004759E9">
        <w:rPr>
          <w:bCs/>
        </w:rPr>
        <w:t>Demokrasi, İnsan Hakları ve Yurttaşlık Kulübü</w:t>
      </w:r>
    </w:p>
    <w:p w:rsidR="002D40E0" w:rsidRPr="004759E9" w:rsidRDefault="002D40E0" w:rsidP="00FF4256">
      <w:pPr>
        <w:numPr>
          <w:ilvl w:val="0"/>
          <w:numId w:val="6"/>
        </w:numPr>
        <w:rPr>
          <w:bCs/>
        </w:rPr>
      </w:pPr>
      <w:r w:rsidRPr="004759E9">
        <w:rPr>
          <w:bCs/>
        </w:rPr>
        <w:t>Engellilerle Dayanışma Kulübü</w:t>
      </w:r>
    </w:p>
    <w:p w:rsidR="002D40E0" w:rsidRPr="004759E9" w:rsidRDefault="002D40E0" w:rsidP="00FF4256">
      <w:pPr>
        <w:numPr>
          <w:ilvl w:val="0"/>
          <w:numId w:val="6"/>
        </w:numPr>
        <w:rPr>
          <w:bCs/>
        </w:rPr>
      </w:pPr>
      <w:r w:rsidRPr="004759E9">
        <w:rPr>
          <w:bCs/>
        </w:rPr>
        <w:t>Yeşili Koruma Kulübü</w:t>
      </w:r>
    </w:p>
    <w:p w:rsidR="002D40E0" w:rsidRPr="004759E9" w:rsidRDefault="002D40E0" w:rsidP="00FF4256">
      <w:pPr>
        <w:numPr>
          <w:ilvl w:val="0"/>
          <w:numId w:val="6"/>
        </w:numPr>
        <w:rPr>
          <w:bCs/>
        </w:rPr>
      </w:pPr>
      <w:r w:rsidRPr="004759E9">
        <w:rPr>
          <w:bCs/>
        </w:rPr>
        <w:t>Çocuk Hakları Kulübü</w:t>
      </w:r>
    </w:p>
    <w:p w:rsidR="002D40E0" w:rsidRPr="004759E9" w:rsidRDefault="002D40E0" w:rsidP="00FF4256">
      <w:pPr>
        <w:numPr>
          <w:ilvl w:val="0"/>
          <w:numId w:val="6"/>
        </w:numPr>
      </w:pPr>
      <w:r w:rsidRPr="004759E9">
        <w:rPr>
          <w:bCs/>
        </w:rPr>
        <w:t>Felsefe</w:t>
      </w:r>
    </w:p>
    <w:p w:rsidR="002D40E0" w:rsidRPr="004759E9" w:rsidRDefault="002D40E0" w:rsidP="00FF4256">
      <w:pPr>
        <w:rPr>
          <w:bCs/>
        </w:rPr>
      </w:pPr>
    </w:p>
    <w:p w:rsidR="002D40E0" w:rsidRPr="004759E9" w:rsidRDefault="002D40E0" w:rsidP="00FF4256">
      <w:pPr>
        <w:ind w:right="-5317"/>
        <w:rPr>
          <w:bCs/>
        </w:rPr>
      </w:pPr>
    </w:p>
    <w:p w:rsidR="002D40E0" w:rsidRPr="004759E9" w:rsidRDefault="002D40E0" w:rsidP="00FF4256">
      <w:pPr>
        <w:spacing w:line="360" w:lineRule="auto"/>
        <w:jc w:val="both"/>
        <w:rPr>
          <w:b/>
          <w:u w:val="single"/>
        </w:rPr>
      </w:pPr>
      <w:r w:rsidRPr="004759E9">
        <w:rPr>
          <w:b/>
          <w:u w:val="single"/>
        </w:rPr>
        <w:t xml:space="preserve">KULÜBÜN TUTACAĞI DEFTER VE DOSYALAR: </w:t>
      </w:r>
    </w:p>
    <w:p w:rsidR="002D40E0" w:rsidRPr="004759E9" w:rsidRDefault="002D40E0" w:rsidP="00FF4256">
      <w:pPr>
        <w:spacing w:before="14" w:after="14"/>
        <w:ind w:right="-2835" w:firstLine="397"/>
        <w:sectPr w:rsidR="002D40E0" w:rsidRPr="004759E9" w:rsidSect="00FF4256">
          <w:type w:val="continuous"/>
          <w:pgSz w:w="11906" w:h="16838"/>
          <w:pgMar w:top="1134" w:right="851" w:bottom="284" w:left="1134" w:header="709" w:footer="709" w:gutter="0"/>
          <w:cols w:num="2" w:space="708" w:equalWidth="0">
            <w:col w:w="9070" w:space="2"/>
            <w:col w:w="848"/>
          </w:cols>
        </w:sectPr>
      </w:pPr>
      <w:r w:rsidRPr="004759E9">
        <w:rPr>
          <w:b/>
          <w:bCs/>
        </w:rPr>
        <w:t xml:space="preserve">Madde 33- </w:t>
      </w:r>
      <w:r w:rsidRPr="004759E9">
        <w:t>Öğrenci kulüplerinin çalışmalarında Toplantı Karar Defteri, Evrak Dosyası tutulur.</w:t>
      </w:r>
    </w:p>
    <w:p w:rsidR="002D40E0" w:rsidRDefault="002D40E0" w:rsidP="00B53861">
      <w:pPr>
        <w:pStyle w:val="Heading2"/>
        <w:tabs>
          <w:tab w:val="left" w:pos="708"/>
          <w:tab w:val="left" w:pos="990"/>
          <w:tab w:val="left" w:pos="1416"/>
          <w:tab w:val="left" w:pos="2124"/>
          <w:tab w:val="left" w:pos="2832"/>
          <w:tab w:val="left" w:pos="3540"/>
          <w:tab w:val="left" w:pos="4248"/>
          <w:tab w:val="left" w:pos="4956"/>
          <w:tab w:val="left" w:pos="5664"/>
          <w:tab w:val="left" w:pos="6511"/>
        </w:tabs>
        <w:ind w:left="0"/>
        <w:rPr>
          <w:b w:val="0"/>
          <w:i w:val="0"/>
          <w:szCs w:val="22"/>
        </w:rPr>
      </w:pPr>
      <w:r w:rsidRPr="004759E9">
        <w:rPr>
          <w:b w:val="0"/>
          <w:bCs/>
          <w:i w:val="0"/>
          <w:szCs w:val="22"/>
        </w:rPr>
        <w:t xml:space="preserve">      </w:t>
      </w:r>
      <w:r w:rsidRPr="004759E9">
        <w:rPr>
          <w:b w:val="0"/>
          <w:i w:val="0"/>
          <w:szCs w:val="22"/>
        </w:rPr>
        <w:t xml:space="preserve"> </w:t>
      </w:r>
      <w:r>
        <w:rPr>
          <w:b w:val="0"/>
          <w:i w:val="0"/>
          <w:szCs w:val="22"/>
        </w:rPr>
        <w:t xml:space="preserve">                                               </w:t>
      </w:r>
    </w:p>
    <w:p w:rsidR="002D40E0" w:rsidRDefault="002D40E0" w:rsidP="00B53861">
      <w:pPr>
        <w:pStyle w:val="Heading2"/>
        <w:tabs>
          <w:tab w:val="left" w:pos="708"/>
          <w:tab w:val="left" w:pos="990"/>
          <w:tab w:val="left" w:pos="1416"/>
          <w:tab w:val="left" w:pos="2124"/>
          <w:tab w:val="left" w:pos="2832"/>
          <w:tab w:val="left" w:pos="3540"/>
          <w:tab w:val="left" w:pos="4248"/>
          <w:tab w:val="left" w:pos="4956"/>
          <w:tab w:val="left" w:pos="5664"/>
          <w:tab w:val="left" w:pos="6511"/>
        </w:tabs>
        <w:ind w:left="0"/>
        <w:rPr>
          <w:b w:val="0"/>
          <w:i w:val="0"/>
          <w:szCs w:val="22"/>
        </w:rPr>
      </w:pPr>
    </w:p>
    <w:p w:rsidR="002D40E0" w:rsidRDefault="002D40E0" w:rsidP="00B53861">
      <w:pPr>
        <w:pStyle w:val="Heading2"/>
        <w:tabs>
          <w:tab w:val="left" w:pos="708"/>
          <w:tab w:val="left" w:pos="990"/>
          <w:tab w:val="left" w:pos="1416"/>
          <w:tab w:val="left" w:pos="2124"/>
          <w:tab w:val="left" w:pos="2832"/>
          <w:tab w:val="left" w:pos="3540"/>
          <w:tab w:val="left" w:pos="4248"/>
          <w:tab w:val="left" w:pos="4956"/>
          <w:tab w:val="left" w:pos="5664"/>
          <w:tab w:val="left" w:pos="6511"/>
        </w:tabs>
        <w:ind w:left="0"/>
        <w:rPr>
          <w:b w:val="0"/>
          <w:i w:val="0"/>
          <w:szCs w:val="22"/>
        </w:rPr>
      </w:pPr>
    </w:p>
    <w:p w:rsidR="002D40E0" w:rsidRPr="00B53861" w:rsidRDefault="002D40E0" w:rsidP="00B53861">
      <w:pPr>
        <w:pStyle w:val="Heading2"/>
        <w:tabs>
          <w:tab w:val="left" w:pos="708"/>
          <w:tab w:val="left" w:pos="990"/>
          <w:tab w:val="left" w:pos="1416"/>
          <w:tab w:val="left" w:pos="2124"/>
          <w:tab w:val="left" w:pos="2832"/>
          <w:tab w:val="left" w:pos="3540"/>
          <w:tab w:val="left" w:pos="4248"/>
          <w:tab w:val="left" w:pos="4956"/>
          <w:tab w:val="left" w:pos="5664"/>
          <w:tab w:val="left" w:pos="6511"/>
        </w:tabs>
        <w:ind w:left="0"/>
        <w:rPr>
          <w:b w:val="0"/>
          <w:i w:val="0"/>
          <w:szCs w:val="22"/>
        </w:rPr>
      </w:pPr>
      <w:r>
        <w:rPr>
          <w:b w:val="0"/>
          <w:i w:val="0"/>
          <w:szCs w:val="22"/>
        </w:rPr>
        <w:t xml:space="preserve">                                                               </w:t>
      </w:r>
      <w:r>
        <w:rPr>
          <w:i w:val="0"/>
          <w:sz w:val="24"/>
          <w:szCs w:val="24"/>
        </w:rPr>
        <w:t>………………………. İ.Ö.O  MÜDÜRLÜĞÜNE</w:t>
      </w:r>
    </w:p>
    <w:p w:rsidR="002D40E0" w:rsidRDefault="002D40E0" w:rsidP="00B67EEF">
      <w:pPr>
        <w:rPr>
          <w:bCs/>
          <w:i/>
        </w:rPr>
      </w:pPr>
      <w:r>
        <w:rPr>
          <w:bCs/>
        </w:rPr>
        <w:tab/>
      </w:r>
      <w:r>
        <w:rPr>
          <w:bCs/>
        </w:rPr>
        <w:tab/>
      </w:r>
      <w:r>
        <w:rPr>
          <w:bCs/>
        </w:rPr>
        <w:tab/>
      </w:r>
      <w:r>
        <w:rPr>
          <w:bCs/>
        </w:rPr>
        <w:tab/>
      </w:r>
      <w:r>
        <w:rPr>
          <w:bCs/>
        </w:rPr>
        <w:tab/>
      </w:r>
      <w:r>
        <w:rPr>
          <w:bCs/>
        </w:rPr>
        <w:tab/>
      </w:r>
    </w:p>
    <w:p w:rsidR="002D40E0" w:rsidRDefault="002D40E0" w:rsidP="00B67EEF">
      <w:pPr>
        <w:rPr>
          <w:bCs/>
          <w:i/>
        </w:rPr>
      </w:pPr>
    </w:p>
    <w:p w:rsidR="002D40E0" w:rsidRDefault="002D40E0" w:rsidP="00B67EEF">
      <w:pPr>
        <w:rPr>
          <w:bCs/>
          <w:i/>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r>
        <w:rPr>
          <w:bCs/>
        </w:rPr>
        <w:tab/>
        <w:t>Okul genelinde mevcut sosyal kulüplerden Bilim-Fen ve Teknoloji Kulübünün, …../……/…….  tarihinde Öğretmenler odasında, Saat 13.30 ile 14.30 arasında aşağıda belirttiğimiz gündem maddelerini görüşmek üzere toplantı yapmak istiyorum.</w:t>
      </w:r>
    </w:p>
    <w:p w:rsidR="002D40E0" w:rsidRDefault="002D40E0" w:rsidP="00B67EEF">
      <w:pPr>
        <w:rPr>
          <w:bCs/>
        </w:rPr>
      </w:pPr>
      <w:r>
        <w:rPr>
          <w:bCs/>
        </w:rPr>
        <w:tab/>
        <w:t>Gereğinin yapılmasını arz ederim.</w:t>
      </w: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r>
        <w:rPr>
          <w:bCs/>
        </w:rPr>
        <w:tab/>
      </w:r>
      <w:r>
        <w:rPr>
          <w:bCs/>
        </w:rPr>
        <w:tab/>
      </w:r>
      <w:r>
        <w:rPr>
          <w:bCs/>
        </w:rPr>
        <w:tab/>
      </w:r>
      <w:r>
        <w:rPr>
          <w:bCs/>
        </w:rPr>
        <w:tab/>
      </w:r>
      <w:r>
        <w:rPr>
          <w:bCs/>
        </w:rPr>
        <w:tab/>
      </w:r>
      <w:r>
        <w:rPr>
          <w:bCs/>
        </w:rPr>
        <w:tab/>
      </w:r>
      <w:r>
        <w:rPr>
          <w:bCs/>
        </w:rPr>
        <w:tab/>
      </w:r>
      <w:r>
        <w:rPr>
          <w:bCs/>
        </w:rPr>
        <w:tab/>
        <w:t xml:space="preserve">                    .</w:t>
      </w:r>
    </w:p>
    <w:p w:rsidR="002D40E0" w:rsidRPr="007225C8" w:rsidRDefault="002D40E0" w:rsidP="00B67EEF">
      <w:pPr>
        <w:jc w:val="center"/>
        <w:rPr>
          <w:bCs/>
        </w:rPr>
      </w:pPr>
      <w:r w:rsidRPr="007225C8">
        <w:rPr>
          <w:bCs/>
          <w:i/>
        </w:rPr>
        <w:tab/>
      </w:r>
      <w:r w:rsidRPr="007225C8">
        <w:rPr>
          <w:bCs/>
          <w:i/>
        </w:rPr>
        <w:tab/>
      </w:r>
      <w:r w:rsidRPr="007225C8">
        <w:rPr>
          <w:bCs/>
          <w:i/>
        </w:rPr>
        <w:tab/>
      </w:r>
      <w:r w:rsidRPr="007225C8">
        <w:rPr>
          <w:bCs/>
          <w:i/>
        </w:rPr>
        <w:tab/>
      </w:r>
      <w:r>
        <w:rPr>
          <w:bCs/>
          <w:i/>
        </w:rPr>
        <w:t xml:space="preserve"> </w:t>
      </w:r>
      <w:r w:rsidRPr="007225C8">
        <w:rPr>
          <w:bCs/>
          <w:i/>
        </w:rPr>
        <w:tab/>
      </w:r>
      <w:r w:rsidRPr="007225C8">
        <w:rPr>
          <w:bCs/>
          <w:i/>
        </w:rPr>
        <w:tab/>
      </w:r>
      <w:r w:rsidRPr="007225C8">
        <w:rPr>
          <w:bCs/>
        </w:rPr>
        <w:t xml:space="preserve">      Danışman Öğretmen</w:t>
      </w:r>
    </w:p>
    <w:p w:rsidR="002D40E0" w:rsidRPr="007225C8" w:rsidRDefault="002D40E0" w:rsidP="00B67EEF">
      <w:pPr>
        <w:jc w:val="center"/>
        <w:rPr>
          <w:bCs/>
          <w:i/>
        </w:rPr>
      </w:pPr>
    </w:p>
    <w:p w:rsidR="002D40E0" w:rsidRDefault="002D40E0" w:rsidP="00B67EEF">
      <w:pPr>
        <w:jc w:val="center"/>
        <w:rPr>
          <w:bCs/>
        </w:rPr>
      </w:pPr>
      <w:r>
        <w:rPr>
          <w:bCs/>
        </w:rPr>
        <w:tab/>
      </w:r>
      <w:r>
        <w:rPr>
          <w:bCs/>
        </w:rPr>
        <w:tab/>
      </w:r>
      <w:r>
        <w:rPr>
          <w:bCs/>
        </w:rPr>
        <w:tab/>
      </w:r>
      <w:r>
        <w:rPr>
          <w:bCs/>
        </w:rPr>
        <w:tab/>
      </w:r>
      <w:r>
        <w:rPr>
          <w:bCs/>
        </w:rPr>
        <w:tab/>
      </w:r>
      <w:r>
        <w:rPr>
          <w:bCs/>
        </w:rPr>
        <w:tab/>
        <w:t xml:space="preserve">          </w:t>
      </w: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r>
        <w:rPr>
          <w:bCs/>
        </w:rPr>
        <w:t>GÜNDEM MADDELERİ:</w:t>
      </w:r>
    </w:p>
    <w:p w:rsidR="002D40E0" w:rsidRDefault="002D40E0" w:rsidP="00B67EEF">
      <w:pPr>
        <w:rPr>
          <w:bCs/>
        </w:rPr>
      </w:pPr>
      <w:r>
        <w:rPr>
          <w:bCs/>
        </w:rPr>
        <w:t>1. Öğrencilerle tanışma.</w:t>
      </w:r>
    </w:p>
    <w:p w:rsidR="002D40E0" w:rsidRDefault="002D40E0" w:rsidP="00B67EEF">
      <w:pPr>
        <w:rPr>
          <w:bCs/>
        </w:rPr>
      </w:pPr>
      <w:r>
        <w:rPr>
          <w:bCs/>
        </w:rPr>
        <w:t>3. Diğer kulüplerle işbirliğinin yapılması.</w:t>
      </w:r>
    </w:p>
    <w:p w:rsidR="002D40E0" w:rsidRDefault="002D40E0" w:rsidP="00B67EEF">
      <w:pPr>
        <w:rPr>
          <w:bCs/>
        </w:rPr>
      </w:pPr>
      <w:r>
        <w:rPr>
          <w:bCs/>
        </w:rPr>
        <w:t>4. Kulübün amaçları ve görevleri.</w:t>
      </w:r>
    </w:p>
    <w:p w:rsidR="002D40E0" w:rsidRDefault="002D40E0" w:rsidP="00B67EEF">
      <w:pPr>
        <w:rPr>
          <w:bCs/>
        </w:rPr>
      </w:pPr>
      <w:r>
        <w:rPr>
          <w:bCs/>
        </w:rPr>
        <w:t>5. Öğrencilere Toplum Hizmeti Görevlerinin dağıtılması.</w:t>
      </w:r>
    </w:p>
    <w:p w:rsidR="002D40E0" w:rsidRDefault="002D40E0" w:rsidP="00B67EEF">
      <w:pPr>
        <w:rPr>
          <w:bCs/>
        </w:rPr>
      </w:pPr>
      <w:r>
        <w:rPr>
          <w:bCs/>
        </w:rPr>
        <w:t>6. Yapılan ve yapılacak çalışmalar.</w:t>
      </w: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r>
        <w:rPr>
          <w:bCs/>
        </w:rPr>
        <w:tab/>
      </w:r>
      <w:r>
        <w:rPr>
          <w:bCs/>
        </w:rPr>
        <w:tab/>
      </w:r>
      <w:r>
        <w:rPr>
          <w:bCs/>
        </w:rPr>
        <w:tab/>
      </w:r>
      <w:r>
        <w:rPr>
          <w:bCs/>
        </w:rPr>
        <w:tab/>
      </w:r>
      <w:r>
        <w:rPr>
          <w:bCs/>
        </w:rPr>
        <w:tab/>
      </w:r>
    </w:p>
    <w:p w:rsidR="002D40E0" w:rsidRDefault="002D40E0" w:rsidP="00B67EEF">
      <w:pPr>
        <w:jc w:val="center"/>
        <w:rPr>
          <w:bCs/>
        </w:rPr>
      </w:pPr>
      <w:r>
        <w:rPr>
          <w:bCs/>
        </w:rPr>
        <w:t>Okul Müdürü</w:t>
      </w:r>
    </w:p>
    <w:p w:rsidR="002D40E0" w:rsidRDefault="002D40E0" w:rsidP="00B67EEF">
      <w:pPr>
        <w:pStyle w:val="Heading3"/>
        <w:rPr>
          <w:bCs w:val="0"/>
          <w:i/>
          <w:sz w:val="24"/>
          <w:szCs w:val="24"/>
        </w:rPr>
      </w:pP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Pr>
        <w:jc w:val="center"/>
        <w:rPr>
          <w:b/>
          <w:bCs/>
          <w:i/>
        </w:rPr>
      </w:pPr>
      <w:r>
        <w:rPr>
          <w:b/>
          <w:bCs/>
          <w:i/>
        </w:rPr>
        <w:t>GÖRÜŞME TUTANAĞI:</w:t>
      </w:r>
    </w:p>
    <w:p w:rsidR="002D40E0" w:rsidRDefault="002D40E0" w:rsidP="00B67EEF">
      <w:pPr>
        <w:rPr>
          <w:bCs/>
          <w:i/>
        </w:rPr>
      </w:pPr>
    </w:p>
    <w:p w:rsidR="002D40E0" w:rsidRDefault="002D40E0" w:rsidP="00B67EEF">
      <w:pPr>
        <w:rPr>
          <w:bCs/>
          <w:i/>
        </w:rPr>
      </w:pPr>
    </w:p>
    <w:p w:rsidR="002D40E0" w:rsidRDefault="002D40E0" w:rsidP="00B67EEF">
      <w:pPr>
        <w:rPr>
          <w:bCs/>
          <w:i/>
        </w:rPr>
      </w:pPr>
    </w:p>
    <w:p w:rsidR="002D40E0" w:rsidRDefault="002D40E0" w:rsidP="00B67EEF">
      <w:pPr>
        <w:rPr>
          <w:bCs/>
        </w:rPr>
      </w:pPr>
      <w:r>
        <w:rPr>
          <w:bCs/>
        </w:rPr>
        <w:tab/>
        <w:t>Bilim-Fen ve Teknoloji Kulübünün toplantısı …../…../….. tarihinde saat 13.30’da Öğretmenler odasında istiklal marşının okunması ile başladı.</w:t>
      </w:r>
    </w:p>
    <w:p w:rsidR="002D40E0" w:rsidRDefault="002D40E0" w:rsidP="00B67EEF">
      <w:pPr>
        <w:rPr>
          <w:bCs/>
        </w:rPr>
      </w:pPr>
      <w:r>
        <w:rPr>
          <w:bCs/>
        </w:rPr>
        <w:tab/>
        <w:t>Öğrencilere hoş geldiniz dilekleri belirtilerek öğretmenler ve öğrenciler kendilerini tanıttılar. Gündem maddeleri okundu.</w:t>
      </w:r>
    </w:p>
    <w:p w:rsidR="002D40E0" w:rsidRDefault="002D40E0" w:rsidP="00B67EEF">
      <w:pPr>
        <w:rPr>
          <w:bCs/>
        </w:rPr>
      </w:pPr>
      <w:r>
        <w:rPr>
          <w:bCs/>
        </w:rPr>
        <w:tab/>
        <w:t>Bilim-Fen ve Teknoloji Kulübünün diğer kulüplerdeki ve özelliklede kulübümüzde görevli arkadaşlarımızla işbirliği yapılması gerektiğini .................................................. belirtti.</w:t>
      </w:r>
    </w:p>
    <w:p w:rsidR="002D40E0" w:rsidRDefault="002D40E0" w:rsidP="00B67EEF">
      <w:pPr>
        <w:rPr>
          <w:bCs/>
        </w:rPr>
      </w:pPr>
      <w:r>
        <w:rPr>
          <w:bCs/>
        </w:rPr>
        <w:tab/>
        <w:t>Kulübün öneminin ve anlamının okuldaki tüm öğrencilere anlatılması gerektiğini .......................... belirtti.</w:t>
      </w:r>
    </w:p>
    <w:p w:rsidR="002D40E0" w:rsidRDefault="002D40E0" w:rsidP="00B67EEF">
      <w:pPr>
        <w:rPr>
          <w:bCs/>
        </w:rPr>
      </w:pPr>
      <w:r>
        <w:rPr>
          <w:bCs/>
        </w:rPr>
        <w:tab/>
        <w:t xml:space="preserve">Diğer arkadaşlarla işbirliği yapılarak kulüple ilgili şiir, yazı ve resimlerin uygun olanlarını bu öğretim yılında sınıf ve okul panolarına asılmasını................................................... önerdi. </w:t>
      </w:r>
    </w:p>
    <w:p w:rsidR="002D40E0" w:rsidRDefault="002D40E0" w:rsidP="00B67EEF">
      <w:pPr>
        <w:rPr>
          <w:bCs/>
        </w:rPr>
      </w:pPr>
      <w:r>
        <w:rPr>
          <w:bCs/>
        </w:rPr>
        <w:tab/>
        <w:t>Panolara asılacak yazı, resim ve şiirlerin incelenmek için bir yazı inceleme komisyonu, asmak için pano düzenleme komisyonu kurulmasını ..................................................... söyledi.</w:t>
      </w:r>
    </w:p>
    <w:p w:rsidR="002D40E0" w:rsidRDefault="002D40E0" w:rsidP="00B67EEF">
      <w:pPr>
        <w:rPr>
          <w:bCs/>
        </w:rPr>
      </w:pPr>
      <w:r>
        <w:rPr>
          <w:bCs/>
        </w:rPr>
        <w:tab/>
        <w:t>Panolara asılan yazı, şiir ve resimlerin toplanıp bir dosya oluşturulmasını ....................  ………….. belirtti.</w:t>
      </w:r>
    </w:p>
    <w:p w:rsidR="002D40E0" w:rsidRDefault="002D40E0" w:rsidP="00B67EEF">
      <w:pPr>
        <w:rPr>
          <w:bCs/>
        </w:rPr>
      </w:pPr>
      <w:r>
        <w:rPr>
          <w:bCs/>
        </w:rPr>
        <w:tab/>
        <w:t>Bilim-Fen ve Teknoloji Kulübünün öneminin anlatılmasını ....................................... söyledi.</w:t>
      </w:r>
    </w:p>
    <w:p w:rsidR="002D40E0" w:rsidRDefault="002D40E0" w:rsidP="00B67EEF">
      <w:pPr>
        <w:rPr>
          <w:bCs/>
        </w:rPr>
      </w:pPr>
      <w:r>
        <w:rPr>
          <w:bCs/>
        </w:rPr>
        <w:tab/>
        <w:t>Kulübde görevli tüm öğrencilerin mutlaka görevlerini yerine getirmelerini ve kulüp başkanlığına seçilen öğrenciyle kulüple ilgili olarak ilişkide bulunmalarının önemini ................................... belirtti.</w:t>
      </w:r>
    </w:p>
    <w:p w:rsidR="002D40E0" w:rsidRDefault="002D40E0" w:rsidP="00B67EEF">
      <w:pPr>
        <w:rPr>
          <w:bCs/>
        </w:rPr>
      </w:pPr>
      <w:r>
        <w:rPr>
          <w:bCs/>
        </w:rPr>
        <w:tab/>
        <w:t xml:space="preserve">Sosyal kulüple ilgili tüm faaliyetlerde tüm görevlerin öğrencilere verilmesini ve öğretmenlerin sadece gözlemci, yönlendirici, denetimci olarak katılmalarını .............................................. söyledi. </w:t>
      </w:r>
    </w:p>
    <w:p w:rsidR="002D40E0" w:rsidRDefault="002D40E0" w:rsidP="00B67EEF">
      <w:pPr>
        <w:rPr>
          <w:bCs/>
        </w:rPr>
      </w:pPr>
    </w:p>
    <w:p w:rsidR="002D40E0" w:rsidRDefault="002D40E0" w:rsidP="00B67EEF">
      <w:pPr>
        <w:rPr>
          <w:bCs/>
        </w:rPr>
      </w:pPr>
    </w:p>
    <w:p w:rsidR="002D40E0" w:rsidRDefault="002D40E0" w:rsidP="00B67EEF">
      <w:pPr>
        <w:rPr>
          <w:bCs/>
        </w:rPr>
      </w:pPr>
      <w:r>
        <w:rPr>
          <w:bCs/>
        </w:rPr>
        <w:tab/>
        <w:t xml:space="preserve">      </w:t>
      </w:r>
    </w:p>
    <w:p w:rsidR="002D40E0" w:rsidRDefault="002D40E0" w:rsidP="00B67EEF">
      <w:pPr>
        <w:rPr>
          <w:bCs/>
        </w:rPr>
      </w:pPr>
      <w:r>
        <w:rPr>
          <w:bCs/>
        </w:rPr>
        <w:t xml:space="preserve"> </w:t>
      </w:r>
    </w:p>
    <w:p w:rsidR="002D40E0" w:rsidRPr="00474BF3" w:rsidRDefault="002D40E0" w:rsidP="00B67EEF">
      <w:pPr>
        <w:rPr>
          <w:bCs/>
        </w:rPr>
      </w:pPr>
      <w:r>
        <w:rPr>
          <w:bCs/>
        </w:rPr>
        <w:t xml:space="preserve">                       Danışman Öğretmen                                                                                                             Okul Müdürü</w:t>
      </w:r>
      <w:r>
        <w:rPr>
          <w:bCs/>
        </w:rPr>
        <w:tab/>
        <w:t xml:space="preserve">                                                                                   </w:t>
      </w:r>
    </w:p>
    <w:p w:rsidR="002D40E0" w:rsidRDefault="002D40E0" w:rsidP="00B67EEF"/>
    <w:p w:rsidR="002D40E0" w:rsidRDefault="002D40E0" w:rsidP="00B67EEF"/>
    <w:p w:rsidR="002D40E0" w:rsidRDefault="002D40E0" w:rsidP="00B67EEF">
      <w:pPr>
        <w:pStyle w:val="Heading3"/>
        <w:rPr>
          <w:bCs w:val="0"/>
          <w:sz w:val="24"/>
          <w:szCs w:val="24"/>
          <w:u w:val="single"/>
        </w:rPr>
      </w:pPr>
    </w:p>
    <w:p w:rsidR="002D40E0" w:rsidRDefault="002D40E0" w:rsidP="00B67EEF">
      <w:pPr>
        <w:pStyle w:val="Heading3"/>
        <w:rPr>
          <w:bCs w:val="0"/>
          <w:sz w:val="24"/>
          <w:szCs w:val="24"/>
          <w:u w:val="single"/>
        </w:rPr>
      </w:pPr>
    </w:p>
    <w:p w:rsidR="002D40E0" w:rsidRDefault="002D40E0" w:rsidP="00B67EEF">
      <w:pPr>
        <w:pStyle w:val="Heading3"/>
        <w:rPr>
          <w:bCs w:val="0"/>
          <w:sz w:val="24"/>
          <w:szCs w:val="24"/>
          <w:u w:val="single"/>
        </w:rPr>
      </w:pPr>
    </w:p>
    <w:p w:rsidR="002D40E0" w:rsidRDefault="002D40E0" w:rsidP="00B67EEF">
      <w:pPr>
        <w:pStyle w:val="Heading3"/>
        <w:rPr>
          <w:bCs w:val="0"/>
          <w:sz w:val="24"/>
          <w:szCs w:val="24"/>
          <w:u w:val="single"/>
        </w:rPr>
      </w:pP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Pr="002274D7" w:rsidRDefault="002D40E0" w:rsidP="00B67EEF"/>
    <w:p w:rsidR="002D40E0" w:rsidRDefault="002D40E0" w:rsidP="00B67EEF">
      <w:pPr>
        <w:pStyle w:val="Heading3"/>
        <w:rPr>
          <w:bCs w:val="0"/>
          <w:sz w:val="24"/>
          <w:szCs w:val="24"/>
          <w:u w:val="single"/>
        </w:rPr>
      </w:pPr>
    </w:p>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Default="002D40E0" w:rsidP="00B53861"/>
    <w:p w:rsidR="002D40E0" w:rsidRPr="00B53861" w:rsidRDefault="002D40E0" w:rsidP="00B53861"/>
    <w:p w:rsidR="002D40E0" w:rsidRDefault="002D40E0" w:rsidP="00B53861">
      <w:pPr>
        <w:pStyle w:val="Heading3"/>
        <w:jc w:val="center"/>
        <w:rPr>
          <w:bCs w:val="0"/>
          <w:sz w:val="24"/>
          <w:szCs w:val="24"/>
          <w:u w:val="single"/>
        </w:rPr>
      </w:pPr>
      <w:r>
        <w:rPr>
          <w:bCs w:val="0"/>
          <w:sz w:val="24"/>
          <w:szCs w:val="24"/>
          <w:u w:val="single"/>
        </w:rPr>
        <w:t>K   A   R   A   R           T   U   T   A   N   A   Ğ   I</w:t>
      </w:r>
    </w:p>
    <w:p w:rsidR="002D40E0" w:rsidRDefault="002D40E0" w:rsidP="00B67EEF">
      <w:pPr>
        <w:ind w:left="2118"/>
        <w:rPr>
          <w:bCs/>
        </w:rPr>
      </w:pPr>
      <w:r>
        <w:rPr>
          <w:bCs/>
        </w:rPr>
        <w:t xml:space="preserve"> </w:t>
      </w:r>
    </w:p>
    <w:p w:rsidR="002D40E0" w:rsidRDefault="002D40E0" w:rsidP="00B67EEF">
      <w:pPr>
        <w:rPr>
          <w:bCs/>
        </w:rPr>
      </w:pPr>
    </w:p>
    <w:p w:rsidR="002D40E0" w:rsidRDefault="002D40E0" w:rsidP="00B67EEF">
      <w:pPr>
        <w:rPr>
          <w:bCs/>
        </w:rPr>
      </w:pPr>
      <w:r>
        <w:rPr>
          <w:bCs/>
        </w:rPr>
        <w:tab/>
        <w:t>Görüşme tutanağındaki görüşmeler aynen kabul edildi.</w:t>
      </w:r>
    </w:p>
    <w:p w:rsidR="002D40E0" w:rsidRDefault="002D40E0" w:rsidP="00B67EEF">
      <w:pPr>
        <w:rPr>
          <w:bCs/>
        </w:rPr>
      </w:pPr>
      <w:r>
        <w:rPr>
          <w:bCs/>
        </w:rPr>
        <w:t>Bu doğrultuda;</w:t>
      </w:r>
    </w:p>
    <w:p w:rsidR="002D40E0" w:rsidRDefault="002D40E0" w:rsidP="00B67EEF">
      <w:pPr>
        <w:rPr>
          <w:bCs/>
        </w:rPr>
      </w:pPr>
      <w:r>
        <w:rPr>
          <w:bCs/>
        </w:rPr>
        <w:t>1.   Kulübümüzde görevli öğrenciler tarafından Bilim-Fen ve Teknoloji Kulübünün anlam ve önemi kendi sınıflarında tüm öğrencilere anlatılacak.</w:t>
      </w:r>
    </w:p>
    <w:p w:rsidR="002D40E0" w:rsidRDefault="002D40E0" w:rsidP="00B67EEF">
      <w:pPr>
        <w:rPr>
          <w:bCs/>
        </w:rPr>
      </w:pPr>
      <w:r>
        <w:rPr>
          <w:bCs/>
        </w:rPr>
        <w:t>2.   Yine iş birliği yapılarak şiir, resim ve güzel yazıların uygun olanlarının inceleme komisyonu tarafından incelenip, pano düzenleme komisyonuna verilip panolara bu öğretim yılı içinde asılarak kalmaları sağlanacak.</w:t>
      </w:r>
    </w:p>
    <w:p w:rsidR="002D40E0" w:rsidRDefault="002D40E0" w:rsidP="00B67EEF">
      <w:pPr>
        <w:rPr>
          <w:bCs/>
        </w:rPr>
      </w:pPr>
      <w:r>
        <w:rPr>
          <w:bCs/>
        </w:rPr>
        <w:t>3. Çocuklarla ilgili hastalıklar konusunda bilgilendirici çalışmalar yapılacak.</w:t>
      </w:r>
    </w:p>
    <w:p w:rsidR="002D40E0" w:rsidRDefault="002D40E0" w:rsidP="00B67EEF">
      <w:pPr>
        <w:rPr>
          <w:bCs/>
        </w:rPr>
      </w:pPr>
      <w:r>
        <w:rPr>
          <w:bCs/>
        </w:rPr>
        <w:t>4. Bilim-Fen ve Teknoloji Kulübünün Temsilciliğine  …………………………………………………,</w:t>
      </w:r>
    </w:p>
    <w:p w:rsidR="002D40E0" w:rsidRDefault="002D40E0" w:rsidP="00B67EEF">
      <w:pPr>
        <w:rPr>
          <w:bCs/>
        </w:rPr>
      </w:pPr>
      <w:r>
        <w:rPr>
          <w:bCs/>
        </w:rPr>
        <w:t xml:space="preserve"> </w:t>
      </w:r>
    </w:p>
    <w:p w:rsidR="002D40E0" w:rsidRDefault="002D40E0" w:rsidP="00B67EEF">
      <w:pPr>
        <w:rPr>
          <w:bCs/>
        </w:rPr>
      </w:pPr>
      <w:r>
        <w:rPr>
          <w:bCs/>
        </w:rPr>
        <w:t xml:space="preserve">5. Yıllık çalışma programı hazırlandı. </w:t>
      </w:r>
    </w:p>
    <w:p w:rsidR="002D40E0" w:rsidRDefault="002D40E0" w:rsidP="00B67EEF">
      <w:pPr>
        <w:ind w:left="705"/>
        <w:rPr>
          <w:bCs/>
        </w:rPr>
      </w:pPr>
    </w:p>
    <w:p w:rsidR="002D40E0" w:rsidRDefault="002D40E0" w:rsidP="00B67EEF">
      <w:pPr>
        <w:ind w:left="705"/>
        <w:rPr>
          <w:bCs/>
        </w:rPr>
      </w:pPr>
      <w:r>
        <w:rPr>
          <w:bCs/>
        </w:rPr>
        <w:t>Toplantı  …../…../……. tarihinde Öğretmenler odasında Saat:        ’da başlamış ve saat             ’da sona ermiştir.</w:t>
      </w:r>
    </w:p>
    <w:p w:rsidR="002D40E0" w:rsidRDefault="002D40E0" w:rsidP="00B67EEF">
      <w:pPr>
        <w:ind w:firstLine="708"/>
        <w:rPr>
          <w:bCs/>
        </w:rPr>
      </w:pPr>
    </w:p>
    <w:p w:rsidR="002D40E0" w:rsidRDefault="002D40E0" w:rsidP="00B67EEF">
      <w:pPr>
        <w:ind w:firstLine="708"/>
        <w:rPr>
          <w:bCs/>
        </w:rPr>
      </w:pPr>
    </w:p>
    <w:p w:rsidR="002D40E0" w:rsidRDefault="002D40E0" w:rsidP="00B67EEF">
      <w:pPr>
        <w:rPr>
          <w:bCs/>
        </w:rPr>
      </w:pPr>
    </w:p>
    <w:p w:rsidR="002D40E0" w:rsidRDefault="002D40E0" w:rsidP="00B67EEF">
      <w:pPr>
        <w:rPr>
          <w:bCs/>
        </w:rPr>
      </w:pPr>
    </w:p>
    <w:p w:rsidR="002D40E0" w:rsidRDefault="002D40E0" w:rsidP="00B67EEF">
      <w:pPr>
        <w:tabs>
          <w:tab w:val="left" w:pos="708"/>
          <w:tab w:val="left" w:pos="1416"/>
          <w:tab w:val="left" w:pos="2124"/>
          <w:tab w:val="left" w:pos="2832"/>
          <w:tab w:val="left" w:pos="7155"/>
        </w:tabs>
        <w:rPr>
          <w:bCs/>
        </w:rPr>
      </w:pPr>
      <w:r>
        <w:rPr>
          <w:bCs/>
        </w:rPr>
        <w:tab/>
        <w:t xml:space="preserve">                                                                                                                                    </w:t>
      </w:r>
    </w:p>
    <w:p w:rsidR="002D40E0" w:rsidRDefault="002D40E0" w:rsidP="00B53861">
      <w:pPr>
        <w:ind w:left="1416" w:firstLine="708"/>
        <w:rPr>
          <w:bCs/>
        </w:rPr>
      </w:pPr>
      <w:r>
        <w:rPr>
          <w:bCs/>
        </w:rPr>
        <w:t xml:space="preserve">  Danışman Öğretmen</w:t>
      </w:r>
      <w:r w:rsidRPr="007225C8">
        <w:rPr>
          <w:bCs/>
        </w:rPr>
        <w:t xml:space="preserve"> </w:t>
      </w:r>
      <w:r>
        <w:rPr>
          <w:bCs/>
        </w:rPr>
        <w:t xml:space="preserve">                                                                Okul Müdürü</w:t>
      </w:r>
    </w:p>
    <w:p w:rsidR="002D40E0" w:rsidRDefault="002D40E0" w:rsidP="00B67EEF">
      <w:pPr>
        <w:rPr>
          <w:bCs/>
        </w:rPr>
      </w:pPr>
    </w:p>
    <w:p w:rsidR="002D40E0" w:rsidRDefault="002D40E0" w:rsidP="00B67EEF">
      <w:pPr>
        <w:rPr>
          <w:bCs/>
        </w:rPr>
      </w:pPr>
    </w:p>
    <w:p w:rsidR="002D40E0" w:rsidRDefault="002D40E0" w:rsidP="00B67EEF">
      <w:pPr>
        <w:rPr>
          <w:bCs/>
        </w:rPr>
      </w:pPr>
      <w:r>
        <w:rPr>
          <w:bCs/>
        </w:rPr>
        <w:t xml:space="preserve">      </w:t>
      </w:r>
      <w:r>
        <w:rPr>
          <w:bCs/>
        </w:rPr>
        <w:tab/>
      </w:r>
      <w:r>
        <w:rPr>
          <w:bCs/>
        </w:rPr>
        <w:tab/>
      </w:r>
      <w:r>
        <w:rPr>
          <w:bCs/>
        </w:rPr>
        <w:tab/>
      </w:r>
      <w:r>
        <w:rPr>
          <w:bCs/>
        </w:rPr>
        <w:tab/>
      </w:r>
      <w:r>
        <w:rPr>
          <w:bCs/>
        </w:rPr>
        <w:tab/>
      </w:r>
      <w:r>
        <w:rPr>
          <w:bCs/>
        </w:rPr>
        <w:tab/>
      </w: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pStyle w:val="Heading3"/>
        <w:rPr>
          <w:bCs w:val="0"/>
          <w:i/>
          <w:sz w:val="24"/>
          <w:szCs w:val="24"/>
        </w:rPr>
      </w:pP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Pr>
        <w:pStyle w:val="Heading3"/>
        <w:rPr>
          <w:bCs w:val="0"/>
          <w:i/>
          <w:sz w:val="24"/>
          <w:szCs w:val="24"/>
        </w:rPr>
      </w:pPr>
    </w:p>
    <w:p w:rsidR="002D40E0" w:rsidRDefault="002D40E0" w:rsidP="00B53861">
      <w:pPr>
        <w:pStyle w:val="Heading3"/>
        <w:jc w:val="center"/>
        <w:rPr>
          <w:bCs w:val="0"/>
          <w:i/>
          <w:sz w:val="24"/>
          <w:szCs w:val="24"/>
        </w:rPr>
      </w:pPr>
      <w:r>
        <w:rPr>
          <w:bCs w:val="0"/>
          <w:i/>
          <w:sz w:val="24"/>
          <w:szCs w:val="24"/>
        </w:rPr>
        <w:t>BİLİM-FEN VE TEKNOLOJİ KULÜBÜNÜN ………………… ÖĞRETİM YILI</w:t>
      </w:r>
    </w:p>
    <w:p w:rsidR="002D40E0" w:rsidRDefault="002D40E0" w:rsidP="00B53861">
      <w:pPr>
        <w:pStyle w:val="Heading3"/>
        <w:jc w:val="center"/>
        <w:rPr>
          <w:bCs w:val="0"/>
          <w:i/>
          <w:sz w:val="24"/>
          <w:szCs w:val="24"/>
        </w:rPr>
      </w:pPr>
      <w:r>
        <w:rPr>
          <w:bCs w:val="0"/>
          <w:i/>
          <w:sz w:val="24"/>
          <w:szCs w:val="24"/>
        </w:rPr>
        <w:t>ÇALIŞMA TAKVİMİ</w:t>
      </w:r>
    </w:p>
    <w:p w:rsidR="002D40E0" w:rsidRDefault="002D40E0" w:rsidP="00B67EEF">
      <w:pPr>
        <w:rPr>
          <w:bCs/>
        </w:rPr>
      </w:pPr>
    </w:p>
    <w:p w:rsidR="002D40E0" w:rsidRDefault="002D40E0" w:rsidP="00B67EEF">
      <w:pPr>
        <w:rPr>
          <w:b/>
          <w:bCs/>
        </w:rPr>
      </w:pPr>
    </w:p>
    <w:p w:rsidR="002D40E0" w:rsidRDefault="002D40E0" w:rsidP="00B67EEF">
      <w:pPr>
        <w:rPr>
          <w:b/>
          <w:bCs/>
        </w:rPr>
      </w:pPr>
      <w:r>
        <w:rPr>
          <w:b/>
          <w:bCs/>
        </w:rPr>
        <w:t>EYLÜL - EKİM – KASIM</w:t>
      </w:r>
    </w:p>
    <w:p w:rsidR="002D40E0" w:rsidRDefault="002D40E0" w:rsidP="00B67EEF">
      <w:pPr>
        <w:rPr>
          <w:b/>
          <w:bCs/>
        </w:rPr>
      </w:pPr>
    </w:p>
    <w:p w:rsidR="002D40E0" w:rsidRDefault="002D40E0" w:rsidP="00B67EEF">
      <w:pPr>
        <w:ind w:left="360"/>
        <w:rPr>
          <w:bCs/>
        </w:rPr>
      </w:pPr>
    </w:p>
    <w:p w:rsidR="002D40E0" w:rsidRDefault="002D40E0" w:rsidP="00B67EEF">
      <w:pPr>
        <w:numPr>
          <w:ilvl w:val="0"/>
          <w:numId w:val="7"/>
        </w:numPr>
        <w:rPr>
          <w:bCs/>
        </w:rPr>
      </w:pPr>
      <w:r>
        <w:rPr>
          <w:bCs/>
        </w:rPr>
        <w:t>Okul genelinde kulübe seçilen öğrencilerin belirlenmesi.</w:t>
      </w:r>
    </w:p>
    <w:p w:rsidR="002D40E0" w:rsidRDefault="002D40E0" w:rsidP="00B67EEF">
      <w:pPr>
        <w:numPr>
          <w:ilvl w:val="0"/>
          <w:numId w:val="7"/>
        </w:numPr>
        <w:rPr>
          <w:bCs/>
        </w:rPr>
      </w:pPr>
      <w:r>
        <w:rPr>
          <w:bCs/>
        </w:rPr>
        <w:t>Belirlenen tarihte toplantının yapılması.</w:t>
      </w:r>
    </w:p>
    <w:p w:rsidR="002D40E0" w:rsidRDefault="002D40E0" w:rsidP="00B67EEF">
      <w:pPr>
        <w:numPr>
          <w:ilvl w:val="0"/>
          <w:numId w:val="7"/>
        </w:numPr>
        <w:rPr>
          <w:bCs/>
        </w:rPr>
      </w:pPr>
      <w:r>
        <w:rPr>
          <w:bCs/>
        </w:rPr>
        <w:t xml:space="preserve">Kulüp faaliyetlerinin belirlenmesi. </w:t>
      </w:r>
    </w:p>
    <w:p w:rsidR="002D40E0" w:rsidRDefault="002D40E0" w:rsidP="00B67EEF">
      <w:pPr>
        <w:numPr>
          <w:ilvl w:val="0"/>
          <w:numId w:val="7"/>
        </w:numPr>
        <w:rPr>
          <w:bCs/>
        </w:rPr>
      </w:pPr>
      <w:r>
        <w:rPr>
          <w:bCs/>
        </w:rPr>
        <w:t>Sosyal kulüp panosunun hazırlanması.</w:t>
      </w:r>
    </w:p>
    <w:p w:rsidR="002D40E0" w:rsidRPr="00B53A6F" w:rsidRDefault="002D40E0" w:rsidP="00B67EEF">
      <w:pPr>
        <w:numPr>
          <w:ilvl w:val="0"/>
          <w:numId w:val="7"/>
        </w:numPr>
        <w:rPr>
          <w:b/>
          <w:bCs/>
        </w:rPr>
      </w:pPr>
      <w:r w:rsidRPr="00B53A6F">
        <w:rPr>
          <w:b/>
          <w:bCs/>
        </w:rPr>
        <w:t>“Atatürk ve Bilim-Teknoloji” konulu yazı ve resimlerin kulüp panosunda sergilenmesi.</w:t>
      </w:r>
    </w:p>
    <w:p w:rsidR="002D40E0" w:rsidRDefault="002D40E0" w:rsidP="00B67EEF">
      <w:pPr>
        <w:numPr>
          <w:ilvl w:val="0"/>
          <w:numId w:val="7"/>
        </w:numPr>
        <w:rPr>
          <w:bCs/>
        </w:rPr>
      </w:pPr>
      <w:r>
        <w:rPr>
          <w:bCs/>
        </w:rPr>
        <w:t>“İnternet ve Bilim” konulu yazıların kulüp panosunda sergilenmesi.</w:t>
      </w:r>
    </w:p>
    <w:p w:rsidR="002D40E0" w:rsidRDefault="002D40E0" w:rsidP="00B67EEF">
      <w:pPr>
        <w:numPr>
          <w:ilvl w:val="0"/>
          <w:numId w:val="7"/>
        </w:numPr>
        <w:rPr>
          <w:bCs/>
        </w:rPr>
      </w:pPr>
      <w:r>
        <w:rPr>
          <w:bCs/>
        </w:rPr>
        <w:t xml:space="preserve">Bilimle ilgili masalları, öyküleri, şiirleri olan internet site isimlerinin panoda duyurulması. </w:t>
      </w:r>
    </w:p>
    <w:p w:rsidR="002D40E0" w:rsidRDefault="002D40E0" w:rsidP="00B67EEF">
      <w:pPr>
        <w:numPr>
          <w:ilvl w:val="0"/>
          <w:numId w:val="7"/>
        </w:numPr>
        <w:rPr>
          <w:bCs/>
        </w:rPr>
      </w:pPr>
      <w:r>
        <w:rPr>
          <w:bCs/>
        </w:rPr>
        <w:t>Sosyal kulüple ilgili formların doldurulup değerlendirilmesi</w:t>
      </w:r>
    </w:p>
    <w:p w:rsidR="002D40E0" w:rsidRDefault="002D40E0" w:rsidP="00B67EEF">
      <w:pPr>
        <w:numPr>
          <w:ilvl w:val="0"/>
          <w:numId w:val="7"/>
        </w:numPr>
        <w:rPr>
          <w:bCs/>
        </w:rPr>
      </w:pPr>
      <w:r>
        <w:rPr>
          <w:bCs/>
        </w:rPr>
        <w:t>Belirli günler ve haftalarla ilgili çalışmaların yapılması.</w:t>
      </w:r>
    </w:p>
    <w:p w:rsidR="002D40E0" w:rsidRDefault="002D40E0" w:rsidP="00B67EEF">
      <w:pPr>
        <w:pStyle w:val="Heading5"/>
        <w:spacing w:before="0"/>
        <w:rPr>
          <w:bCs/>
          <w:i/>
          <w:sz w:val="24"/>
          <w:szCs w:val="24"/>
        </w:rPr>
      </w:pPr>
    </w:p>
    <w:p w:rsidR="002D40E0" w:rsidRDefault="002D40E0" w:rsidP="00B67EEF">
      <w:pPr>
        <w:pStyle w:val="Heading5"/>
        <w:spacing w:before="0"/>
        <w:rPr>
          <w:bCs/>
          <w:i/>
          <w:sz w:val="24"/>
          <w:szCs w:val="24"/>
        </w:rPr>
      </w:pPr>
      <w:r>
        <w:rPr>
          <w:bCs/>
          <w:i/>
          <w:sz w:val="24"/>
          <w:szCs w:val="24"/>
        </w:rPr>
        <w:t>ARALIK – OCAK</w:t>
      </w:r>
    </w:p>
    <w:p w:rsidR="002D40E0" w:rsidRDefault="002D40E0" w:rsidP="00B67EEF"/>
    <w:p w:rsidR="002D40E0" w:rsidRDefault="002D40E0" w:rsidP="00B67EEF">
      <w:pPr>
        <w:numPr>
          <w:ilvl w:val="0"/>
          <w:numId w:val="8"/>
        </w:numPr>
        <w:rPr>
          <w:bCs/>
        </w:rPr>
      </w:pPr>
      <w:r>
        <w:rPr>
          <w:bCs/>
        </w:rPr>
        <w:t>Yapılacak faaliyetlerin tartışılması.</w:t>
      </w:r>
    </w:p>
    <w:p w:rsidR="002D40E0" w:rsidRDefault="002D40E0" w:rsidP="00B67EEF">
      <w:pPr>
        <w:numPr>
          <w:ilvl w:val="0"/>
          <w:numId w:val="8"/>
        </w:numPr>
        <w:rPr>
          <w:bCs/>
        </w:rPr>
      </w:pPr>
      <w:r>
        <w:rPr>
          <w:bCs/>
        </w:rPr>
        <w:t>Yapılacakların karara bağlanması.</w:t>
      </w:r>
    </w:p>
    <w:p w:rsidR="002D40E0" w:rsidRDefault="002D40E0" w:rsidP="00B67EEF">
      <w:pPr>
        <w:numPr>
          <w:ilvl w:val="0"/>
          <w:numId w:val="8"/>
        </w:numPr>
        <w:rPr>
          <w:bCs/>
        </w:rPr>
      </w:pPr>
      <w:r>
        <w:rPr>
          <w:bCs/>
        </w:rPr>
        <w:t xml:space="preserve"> “Çocuk ve Bilim” konulu yazıların kulüp panosunda sergilenmesi.</w:t>
      </w:r>
    </w:p>
    <w:p w:rsidR="002D40E0" w:rsidRDefault="002D40E0" w:rsidP="00B53A6F">
      <w:pPr>
        <w:numPr>
          <w:ilvl w:val="0"/>
          <w:numId w:val="8"/>
        </w:numPr>
        <w:rPr>
          <w:bCs/>
        </w:rPr>
      </w:pPr>
      <w:r>
        <w:rPr>
          <w:bCs/>
        </w:rPr>
        <w:t>“Teknoloji Hastalıkları ve Bunlardan Korunma Yolları Nelerdir?” konulu yazıların kulüp panosunda sergilenmesi.</w:t>
      </w:r>
    </w:p>
    <w:p w:rsidR="002D40E0" w:rsidRPr="00B53A6F" w:rsidRDefault="002D40E0" w:rsidP="00B53A6F">
      <w:pPr>
        <w:numPr>
          <w:ilvl w:val="0"/>
          <w:numId w:val="8"/>
        </w:numPr>
        <w:rPr>
          <w:b/>
          <w:bCs/>
        </w:rPr>
      </w:pPr>
      <w:r w:rsidRPr="00B53A6F">
        <w:rPr>
          <w:bCs/>
        </w:rPr>
        <w:t xml:space="preserve"> </w:t>
      </w:r>
      <w:r w:rsidRPr="00B53A6F">
        <w:rPr>
          <w:rStyle w:val="Normal1"/>
          <w:rFonts w:ascii="Times New Roman" w:hAnsi="Times New Roman"/>
          <w:b/>
          <w:sz w:val="20"/>
        </w:rPr>
        <w:t>Sigara  ve  zararlı  alışkanlıkların  kötü  yönlerinin  anlatılıp,  konuyla  ilgili  olarak  gazete  ve  dergilerde çıkan        haber  ve  fotoğraflardan  oluşan   belgelerin  toplanıp  kulüp panosunda    sergilenmesi</w:t>
      </w:r>
    </w:p>
    <w:p w:rsidR="002D40E0" w:rsidRDefault="002D40E0" w:rsidP="00B67EEF">
      <w:pPr>
        <w:numPr>
          <w:ilvl w:val="0"/>
          <w:numId w:val="8"/>
        </w:numPr>
        <w:rPr>
          <w:bCs/>
        </w:rPr>
      </w:pPr>
      <w:r>
        <w:rPr>
          <w:bCs/>
        </w:rPr>
        <w:t>İnternette bilim ve teknolojiye yönelik site isimlerinin kulüp panosunda duyurulması.</w:t>
      </w:r>
    </w:p>
    <w:p w:rsidR="002D40E0" w:rsidRDefault="002D40E0" w:rsidP="00B53A6F">
      <w:pPr>
        <w:numPr>
          <w:ilvl w:val="0"/>
          <w:numId w:val="8"/>
        </w:numPr>
        <w:rPr>
          <w:rStyle w:val="Normal1"/>
          <w:rFonts w:ascii="Times New Roman" w:hAnsi="Times New Roman"/>
          <w:bCs/>
          <w:sz w:val="20"/>
        </w:rPr>
      </w:pPr>
      <w:r w:rsidRPr="00B53A6F">
        <w:rPr>
          <w:rStyle w:val="Normal1"/>
          <w:rFonts w:ascii="Times New Roman" w:hAnsi="Times New Roman"/>
          <w:b/>
          <w:sz w:val="20"/>
        </w:rPr>
        <w:t xml:space="preserve">Fen laboratuarının  temizliğinin en  az  ayda  bir  kere  yapılıp ,  eksikliklerin   tespit  edilmesi </w:t>
      </w:r>
      <w:r>
        <w:rPr>
          <w:rStyle w:val="Normal1"/>
          <w:rFonts w:ascii="Times New Roman" w:hAnsi="Times New Roman"/>
          <w:b/>
          <w:sz w:val="20"/>
        </w:rPr>
        <w:t>.</w:t>
      </w:r>
    </w:p>
    <w:p w:rsidR="002D40E0" w:rsidRPr="00B53A6F" w:rsidRDefault="002D40E0" w:rsidP="00B53A6F">
      <w:pPr>
        <w:numPr>
          <w:ilvl w:val="0"/>
          <w:numId w:val="8"/>
        </w:numPr>
        <w:rPr>
          <w:rStyle w:val="Normal1"/>
          <w:rFonts w:ascii="Times New Roman" w:hAnsi="Times New Roman"/>
          <w:bCs/>
          <w:sz w:val="20"/>
        </w:rPr>
      </w:pPr>
      <w:r w:rsidRPr="00B53A6F">
        <w:rPr>
          <w:rStyle w:val="Normal1"/>
          <w:rFonts w:ascii="Times New Roman" w:hAnsi="Times New Roman"/>
          <w:b/>
          <w:sz w:val="20"/>
        </w:rPr>
        <w:t>Çevre kirliliğine yol açan faktörlerin araştırılarak öğrenci</w:t>
      </w:r>
      <w:r>
        <w:rPr>
          <w:rStyle w:val="Normal1"/>
          <w:rFonts w:ascii="Times New Roman" w:hAnsi="Times New Roman"/>
          <w:b/>
          <w:sz w:val="20"/>
        </w:rPr>
        <w:t xml:space="preserve">lerin çevre bilincini kazanmasının </w:t>
      </w:r>
      <w:r w:rsidRPr="00B53A6F">
        <w:rPr>
          <w:rStyle w:val="Normal1"/>
          <w:rFonts w:ascii="Times New Roman" w:hAnsi="Times New Roman"/>
          <w:b/>
          <w:sz w:val="20"/>
        </w:rPr>
        <w:t>sağlan</w:t>
      </w:r>
      <w:r>
        <w:rPr>
          <w:rStyle w:val="Normal1"/>
          <w:rFonts w:ascii="Times New Roman" w:hAnsi="Times New Roman"/>
          <w:b/>
          <w:sz w:val="20"/>
        </w:rPr>
        <w:t>ması</w:t>
      </w:r>
    </w:p>
    <w:p w:rsidR="002D40E0" w:rsidRDefault="002D40E0" w:rsidP="00B53A6F">
      <w:pPr>
        <w:numPr>
          <w:ilvl w:val="0"/>
          <w:numId w:val="8"/>
        </w:numPr>
        <w:rPr>
          <w:bCs/>
        </w:rPr>
      </w:pPr>
      <w:r w:rsidRPr="00B53A6F">
        <w:rPr>
          <w:bCs/>
        </w:rPr>
        <w:t>Sosyal kulüple ilgili formları</w:t>
      </w:r>
      <w:r>
        <w:rPr>
          <w:bCs/>
        </w:rPr>
        <w:t xml:space="preserve">n doldurulup değerlendirilmesi </w:t>
      </w:r>
    </w:p>
    <w:p w:rsidR="002D40E0" w:rsidRPr="00B53A6F" w:rsidRDefault="002D40E0" w:rsidP="00B53A6F">
      <w:pPr>
        <w:numPr>
          <w:ilvl w:val="0"/>
          <w:numId w:val="8"/>
        </w:numPr>
        <w:rPr>
          <w:bCs/>
        </w:rPr>
      </w:pPr>
      <w:r w:rsidRPr="00B53A6F">
        <w:rPr>
          <w:bCs/>
        </w:rPr>
        <w:t>Belirli günler ve haftalarla ilgili çalışmaların yapılması.</w:t>
      </w:r>
    </w:p>
    <w:p w:rsidR="002D40E0" w:rsidRDefault="002D40E0" w:rsidP="00B67EEF">
      <w:pPr>
        <w:pStyle w:val="Heading5"/>
        <w:spacing w:before="0"/>
        <w:rPr>
          <w:bCs/>
          <w:i/>
          <w:sz w:val="24"/>
          <w:szCs w:val="24"/>
        </w:rPr>
      </w:pPr>
    </w:p>
    <w:p w:rsidR="002D40E0" w:rsidRDefault="002D40E0" w:rsidP="00B67EEF">
      <w:pPr>
        <w:pStyle w:val="Heading5"/>
        <w:spacing w:before="0"/>
        <w:rPr>
          <w:bCs/>
          <w:i/>
          <w:sz w:val="24"/>
          <w:szCs w:val="24"/>
        </w:rPr>
      </w:pPr>
      <w:r>
        <w:rPr>
          <w:bCs/>
          <w:i/>
          <w:sz w:val="24"/>
          <w:szCs w:val="24"/>
        </w:rPr>
        <w:t>ŞUBAT – MART</w:t>
      </w:r>
    </w:p>
    <w:p w:rsidR="002D40E0" w:rsidRDefault="002D40E0" w:rsidP="00B67EEF"/>
    <w:p w:rsidR="002D40E0" w:rsidRDefault="002D40E0" w:rsidP="00B67EEF">
      <w:pPr>
        <w:numPr>
          <w:ilvl w:val="0"/>
          <w:numId w:val="9"/>
        </w:numPr>
        <w:rPr>
          <w:bCs/>
        </w:rPr>
      </w:pPr>
      <w:r>
        <w:rPr>
          <w:bCs/>
        </w:rPr>
        <w:t>Alınmış kararların gözden geçirilmesi.</w:t>
      </w:r>
    </w:p>
    <w:p w:rsidR="002D40E0" w:rsidRDefault="002D40E0" w:rsidP="00B67EEF">
      <w:pPr>
        <w:numPr>
          <w:ilvl w:val="0"/>
          <w:numId w:val="9"/>
        </w:numPr>
        <w:rPr>
          <w:bCs/>
        </w:rPr>
      </w:pPr>
      <w:r>
        <w:rPr>
          <w:bCs/>
        </w:rPr>
        <w:t>Uygulanacak yöntem ve yapılacak çalışmaların karara bağlanması.</w:t>
      </w:r>
    </w:p>
    <w:p w:rsidR="002D40E0" w:rsidRDefault="002D40E0" w:rsidP="00B67EEF">
      <w:pPr>
        <w:numPr>
          <w:ilvl w:val="0"/>
          <w:numId w:val="9"/>
        </w:numPr>
        <w:rPr>
          <w:bCs/>
        </w:rPr>
      </w:pPr>
      <w:r>
        <w:rPr>
          <w:bCs/>
        </w:rPr>
        <w:t>Alınan kararların uygulanması.</w:t>
      </w:r>
    </w:p>
    <w:p w:rsidR="002D40E0" w:rsidRDefault="002D40E0" w:rsidP="00B67EEF">
      <w:pPr>
        <w:numPr>
          <w:ilvl w:val="0"/>
          <w:numId w:val="9"/>
        </w:numPr>
        <w:rPr>
          <w:bCs/>
        </w:rPr>
      </w:pPr>
      <w:r w:rsidRPr="00B53A6F">
        <w:rPr>
          <w:b/>
          <w:bCs/>
        </w:rPr>
        <w:t>Fen ve Teknoloji ile Bilimde çığır açan kişilerin hayat hikayelerinin kulüp panosunda sergilenmesi</w:t>
      </w:r>
      <w:r>
        <w:rPr>
          <w:bCs/>
        </w:rPr>
        <w:t>.</w:t>
      </w:r>
    </w:p>
    <w:p w:rsidR="002D40E0" w:rsidRDefault="002D40E0" w:rsidP="00B67EEF">
      <w:pPr>
        <w:numPr>
          <w:ilvl w:val="0"/>
          <w:numId w:val="9"/>
        </w:numPr>
        <w:rPr>
          <w:bCs/>
        </w:rPr>
      </w:pPr>
      <w:r>
        <w:rPr>
          <w:bCs/>
        </w:rPr>
        <w:t>Çağımızın önemli buluşlarının kronolojik sıralamasının kulüp panosunda sergilenmesi.</w:t>
      </w:r>
    </w:p>
    <w:p w:rsidR="002D40E0" w:rsidRDefault="002D40E0" w:rsidP="00B67EEF">
      <w:pPr>
        <w:numPr>
          <w:ilvl w:val="0"/>
          <w:numId w:val="9"/>
        </w:numPr>
        <w:rPr>
          <w:bCs/>
        </w:rPr>
      </w:pPr>
      <w:r>
        <w:rPr>
          <w:bCs/>
        </w:rPr>
        <w:t>“Atatürk Devrimlerinde Aklın ve Bilimin Yeri ve Önemi” ile ilgili yazıların kulüp panosunda sergilenmesi.</w:t>
      </w:r>
    </w:p>
    <w:p w:rsidR="002D40E0" w:rsidRPr="00B53A6F" w:rsidRDefault="002D40E0" w:rsidP="00B67EEF">
      <w:pPr>
        <w:numPr>
          <w:ilvl w:val="0"/>
          <w:numId w:val="9"/>
        </w:numPr>
        <w:rPr>
          <w:rStyle w:val="Normal1"/>
          <w:rFonts w:ascii="Times New Roman" w:hAnsi="Times New Roman"/>
          <w:b/>
          <w:bCs/>
          <w:sz w:val="20"/>
        </w:rPr>
      </w:pPr>
      <w:r w:rsidRPr="00B53A6F">
        <w:rPr>
          <w:rStyle w:val="Normal1"/>
          <w:rFonts w:ascii="Times New Roman" w:hAnsi="Times New Roman"/>
          <w:b/>
          <w:sz w:val="20"/>
        </w:rPr>
        <w:t xml:space="preserve">Öğrencilerin  aile  fotoğraflarından  oluşan soy  ağacı   proje  çalışması yaptırılarak yapılan çalışmaların </w:t>
      </w:r>
      <w:r w:rsidRPr="00B53A6F">
        <w:rPr>
          <w:b/>
          <w:bCs/>
        </w:rPr>
        <w:t>kulüp panosunda sergilenmesi</w:t>
      </w:r>
    </w:p>
    <w:p w:rsidR="002D40E0" w:rsidRPr="00B53A6F" w:rsidRDefault="002D40E0" w:rsidP="00B67EEF">
      <w:pPr>
        <w:numPr>
          <w:ilvl w:val="0"/>
          <w:numId w:val="9"/>
        </w:numPr>
        <w:rPr>
          <w:bCs/>
        </w:rPr>
      </w:pPr>
      <w:r w:rsidRPr="00B53A6F">
        <w:rPr>
          <w:bCs/>
        </w:rPr>
        <w:t>Sosyal kulüple ilgili formların doldurulup değerlendirilmesi</w:t>
      </w:r>
    </w:p>
    <w:p w:rsidR="002D40E0" w:rsidRDefault="002D40E0" w:rsidP="00B67EEF">
      <w:pPr>
        <w:numPr>
          <w:ilvl w:val="0"/>
          <w:numId w:val="9"/>
        </w:numPr>
        <w:rPr>
          <w:bCs/>
        </w:rPr>
      </w:pPr>
      <w:r>
        <w:rPr>
          <w:bCs/>
        </w:rPr>
        <w:t>Belirli günler ve haftalarla ilgili çalışmaların yapılması.</w:t>
      </w:r>
    </w:p>
    <w:p w:rsidR="002D40E0" w:rsidRDefault="002D40E0" w:rsidP="00B67EEF">
      <w:pPr>
        <w:pStyle w:val="Heading5"/>
        <w:spacing w:before="0"/>
        <w:rPr>
          <w:bCs/>
          <w:i/>
          <w:sz w:val="24"/>
          <w:szCs w:val="24"/>
        </w:rPr>
      </w:pPr>
    </w:p>
    <w:p w:rsidR="002D40E0" w:rsidRDefault="002D40E0" w:rsidP="00B67EEF">
      <w:pPr>
        <w:pStyle w:val="Heading5"/>
        <w:spacing w:before="0"/>
        <w:rPr>
          <w:bCs/>
          <w:i/>
          <w:sz w:val="24"/>
          <w:szCs w:val="24"/>
        </w:rPr>
      </w:pPr>
      <w:r>
        <w:rPr>
          <w:bCs/>
          <w:i/>
          <w:sz w:val="24"/>
          <w:szCs w:val="24"/>
        </w:rPr>
        <w:t>NİSAN – MAYIS</w:t>
      </w:r>
    </w:p>
    <w:p w:rsidR="002D40E0" w:rsidRDefault="002D40E0" w:rsidP="00B67EEF"/>
    <w:p w:rsidR="002D40E0" w:rsidRDefault="002D40E0" w:rsidP="00B67EEF">
      <w:pPr>
        <w:numPr>
          <w:ilvl w:val="0"/>
          <w:numId w:val="10"/>
        </w:numPr>
        <w:rPr>
          <w:bCs/>
        </w:rPr>
      </w:pPr>
      <w:r>
        <w:rPr>
          <w:bCs/>
        </w:rPr>
        <w:t>“Okulumuzun Teknolojik Durumu” ile ilgili çalışmaların yapılması. Eksikliklerin bulunup giderilmesi yönünde neler yapılacağının tespit edilmesi.</w:t>
      </w:r>
    </w:p>
    <w:p w:rsidR="002D40E0" w:rsidRPr="00B53A6F" w:rsidRDefault="002D40E0" w:rsidP="00B67EEF">
      <w:pPr>
        <w:numPr>
          <w:ilvl w:val="0"/>
          <w:numId w:val="10"/>
        </w:numPr>
        <w:rPr>
          <w:b/>
          <w:bCs/>
        </w:rPr>
      </w:pPr>
      <w:r w:rsidRPr="00B53A6F">
        <w:rPr>
          <w:b/>
          <w:bCs/>
        </w:rPr>
        <w:t>Öğrenciler tarafından hazırlanan bilim, fen ve teknolojiye yönelik ödüllü bilmece ve bulmaca yarışmalarının yapılması, örneklerinin kulüp panosunda sergilenmesi.</w:t>
      </w:r>
    </w:p>
    <w:p w:rsidR="002D40E0" w:rsidRPr="00B53A6F" w:rsidRDefault="002D40E0" w:rsidP="00B67EEF">
      <w:pPr>
        <w:numPr>
          <w:ilvl w:val="0"/>
          <w:numId w:val="10"/>
        </w:numPr>
        <w:rPr>
          <w:rStyle w:val="Normal1"/>
          <w:rFonts w:ascii="Times New Roman" w:hAnsi="Times New Roman"/>
          <w:bCs/>
          <w:sz w:val="20"/>
        </w:rPr>
      </w:pPr>
      <w:r w:rsidRPr="00B53A6F">
        <w:rPr>
          <w:bCs/>
        </w:rPr>
        <w:t xml:space="preserve"> </w:t>
      </w:r>
      <w:r w:rsidRPr="00B53A6F">
        <w:rPr>
          <w:rStyle w:val="Normal1"/>
          <w:rFonts w:ascii="Times New Roman" w:hAnsi="Times New Roman"/>
          <w:b/>
          <w:sz w:val="20"/>
        </w:rPr>
        <w:t xml:space="preserve">İyot  ve  iyotun özelliklerinin anlatılarak ,  guatr  hastalığının  tanıtılması amacıyla öğrenciler araştırmaya sevk edilerek yapılan araştırma sonuçlarının diğer öğrencilere aktarılması </w:t>
      </w:r>
      <w:r>
        <w:rPr>
          <w:rStyle w:val="Normal1"/>
          <w:rFonts w:ascii="Times New Roman" w:hAnsi="Times New Roman"/>
          <w:b/>
          <w:sz w:val="20"/>
        </w:rPr>
        <w:t>.</w:t>
      </w:r>
    </w:p>
    <w:p w:rsidR="002D40E0" w:rsidRPr="00B53A6F" w:rsidRDefault="002D40E0" w:rsidP="00B67EEF">
      <w:pPr>
        <w:numPr>
          <w:ilvl w:val="0"/>
          <w:numId w:val="10"/>
        </w:numPr>
        <w:rPr>
          <w:bCs/>
        </w:rPr>
      </w:pPr>
      <w:r w:rsidRPr="00B53A6F">
        <w:rPr>
          <w:bCs/>
        </w:rPr>
        <w:t>Ülkemizdeki Bilim-Fen ve Teknoloji durumunun öğrencilere aktarılması.</w:t>
      </w:r>
    </w:p>
    <w:p w:rsidR="002D40E0" w:rsidRDefault="002D40E0" w:rsidP="00B67EEF">
      <w:pPr>
        <w:numPr>
          <w:ilvl w:val="0"/>
          <w:numId w:val="10"/>
        </w:numPr>
        <w:rPr>
          <w:bCs/>
        </w:rPr>
      </w:pPr>
      <w:r>
        <w:rPr>
          <w:bCs/>
        </w:rPr>
        <w:t>Sosyal kulüple ilgili formların doldurulup değerlendirilmesi</w:t>
      </w:r>
    </w:p>
    <w:p w:rsidR="002D40E0" w:rsidRPr="00B53861" w:rsidRDefault="002D40E0" w:rsidP="00B67EEF">
      <w:pPr>
        <w:numPr>
          <w:ilvl w:val="0"/>
          <w:numId w:val="10"/>
        </w:numPr>
        <w:rPr>
          <w:bCs/>
        </w:rPr>
      </w:pPr>
      <w:r>
        <w:rPr>
          <w:bCs/>
        </w:rPr>
        <w:t>Belirli günler ve haftalarla ilgili çalışmaların yapılması.</w:t>
      </w:r>
    </w:p>
    <w:p w:rsidR="002D40E0" w:rsidRDefault="002D40E0" w:rsidP="00B67EEF">
      <w:pPr>
        <w:pStyle w:val="Heading5"/>
        <w:spacing w:before="0"/>
        <w:rPr>
          <w:bCs/>
          <w:i/>
          <w:sz w:val="24"/>
          <w:szCs w:val="24"/>
        </w:rPr>
      </w:pPr>
      <w:r>
        <w:rPr>
          <w:bCs/>
          <w:i/>
          <w:sz w:val="24"/>
          <w:szCs w:val="24"/>
        </w:rPr>
        <w:t>HAZİRAN</w:t>
      </w:r>
    </w:p>
    <w:p w:rsidR="002D40E0" w:rsidRDefault="002D40E0" w:rsidP="00B67EEF"/>
    <w:p w:rsidR="002D40E0" w:rsidRDefault="002D40E0" w:rsidP="00B53A6F">
      <w:pPr>
        <w:numPr>
          <w:ilvl w:val="0"/>
          <w:numId w:val="11"/>
        </w:numPr>
        <w:rPr>
          <w:bCs/>
        </w:rPr>
      </w:pPr>
      <w:r>
        <w:rPr>
          <w:bCs/>
        </w:rPr>
        <w:t xml:space="preserve"> “Bende Bilim Adamı Olmak İstiyorum.” konulu yazıların, resimlerin kulüp panosunda sergilenmesi.</w:t>
      </w:r>
    </w:p>
    <w:p w:rsidR="002D40E0" w:rsidRPr="00B53A6F" w:rsidRDefault="002D40E0" w:rsidP="00B53A6F">
      <w:pPr>
        <w:numPr>
          <w:ilvl w:val="0"/>
          <w:numId w:val="11"/>
        </w:numPr>
        <w:rPr>
          <w:rStyle w:val="Normal1"/>
          <w:rFonts w:ascii="Times New Roman" w:hAnsi="Times New Roman"/>
          <w:bCs/>
          <w:sz w:val="20"/>
        </w:rPr>
      </w:pPr>
      <w:r w:rsidRPr="00B53A6F">
        <w:rPr>
          <w:rStyle w:val="Normal1"/>
          <w:rFonts w:ascii="Times New Roman" w:hAnsi="Times New Roman"/>
          <w:b/>
          <w:sz w:val="20"/>
        </w:rPr>
        <w:t xml:space="preserve">Küresel ısınmanın dünya üzerindeki etkilerinin araştırılması yönünde öğrenciler teşvik edilerek  öğrencilerin çevre bilincini kazanmasının sağlanması </w:t>
      </w:r>
    </w:p>
    <w:p w:rsidR="002D40E0" w:rsidRPr="00B53A6F" w:rsidRDefault="002D40E0" w:rsidP="00B67EEF">
      <w:pPr>
        <w:numPr>
          <w:ilvl w:val="0"/>
          <w:numId w:val="11"/>
        </w:numPr>
        <w:rPr>
          <w:bCs/>
        </w:rPr>
      </w:pPr>
      <w:r w:rsidRPr="00B53A6F">
        <w:rPr>
          <w:rStyle w:val="Normal1"/>
          <w:rFonts w:ascii="Times New Roman" w:hAnsi="Times New Roman"/>
          <w:b/>
          <w:sz w:val="20"/>
        </w:rPr>
        <w:t xml:space="preserve"> </w:t>
      </w:r>
      <w:r w:rsidRPr="00B53A6F">
        <w:rPr>
          <w:bCs/>
        </w:rPr>
        <w:t>Sosyal kulüple ilgili formların doldurulup değerlendirilmesi.</w:t>
      </w:r>
    </w:p>
    <w:p w:rsidR="002D40E0" w:rsidRDefault="002D40E0" w:rsidP="00B67EEF">
      <w:pPr>
        <w:numPr>
          <w:ilvl w:val="0"/>
          <w:numId w:val="11"/>
        </w:numPr>
        <w:rPr>
          <w:bCs/>
        </w:rPr>
      </w:pPr>
      <w:r>
        <w:rPr>
          <w:bCs/>
        </w:rPr>
        <w:t>Yıl içinde yapılan çalışmaların değerlendirilmesi.</w:t>
      </w:r>
    </w:p>
    <w:p w:rsidR="002D40E0" w:rsidRDefault="002D40E0" w:rsidP="00B67EEF">
      <w:pPr>
        <w:tabs>
          <w:tab w:val="left" w:pos="5640"/>
        </w:tabs>
        <w:rPr>
          <w:bCs/>
        </w:rPr>
      </w:pPr>
    </w:p>
    <w:p w:rsidR="002D40E0" w:rsidRDefault="002D40E0" w:rsidP="00B67EEF">
      <w:pPr>
        <w:rPr>
          <w:bCs/>
        </w:rPr>
      </w:pPr>
      <w:r>
        <w:rPr>
          <w:bCs/>
        </w:rPr>
        <w:t>Danışman Öğretmen                                                                             Okul Müdür</w:t>
      </w: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Default="002D40E0" w:rsidP="00B67EEF">
      <w:pPr>
        <w:rPr>
          <w:bCs/>
        </w:rPr>
      </w:pPr>
    </w:p>
    <w:p w:rsidR="002D40E0" w:rsidRPr="00B53861" w:rsidRDefault="002D40E0" w:rsidP="00B67EEF">
      <w:pPr>
        <w:rPr>
          <w:bCs/>
        </w:rPr>
      </w:pPr>
    </w:p>
    <w:tbl>
      <w:tblPr>
        <w:tblpPr w:leftFromText="141" w:rightFromText="141" w:vertAnchor="text" w:horzAnchor="margin" w:tblpY="148"/>
        <w:tblW w:w="7980" w:type="dxa"/>
        <w:tblCellMar>
          <w:left w:w="70" w:type="dxa"/>
          <w:right w:w="70" w:type="dxa"/>
        </w:tblCellMar>
        <w:tblLook w:val="0000"/>
      </w:tblPr>
      <w:tblGrid>
        <w:gridCol w:w="1341"/>
        <w:gridCol w:w="2194"/>
        <w:gridCol w:w="4445"/>
      </w:tblGrid>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1/A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SıraNo</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Öğrenci No</w:t>
            </w:r>
          </w:p>
        </w:tc>
        <w:tc>
          <w:tcPr>
            <w:tcW w:w="4445" w:type="dxa"/>
            <w:tcBorders>
              <w:top w:val="nil"/>
              <w:left w:val="nil"/>
              <w:bottom w:val="single" w:sz="4" w:space="0" w:color="auto"/>
              <w:right w:val="single" w:sz="4" w:space="0" w:color="auto"/>
            </w:tcBorders>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Adı Soyadı</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484</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Maşide TANRIVER</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2</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485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Edanur ÖZTÜRK</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1/B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3</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475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Elif AKYÜZ</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4</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488</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Aslı BOYNUKISA</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5</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490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Muhammet BOYNUKISA</w:t>
            </w:r>
          </w:p>
        </w:tc>
      </w:tr>
      <w:tr w:rsidR="002D40E0" w:rsidTr="00B53861">
        <w:trPr>
          <w:trHeight w:val="22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2/A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6</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786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Ahmet COŞKUN</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790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Alaattin CİHAN</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2/B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8</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555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Şenol ŞENSES</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9</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591</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Cengiz KURTOĞLU</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785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Emrah COŞKUN</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3/A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11</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922</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Esra VURKAYA</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12</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973</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Fatih GÖBEL</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13</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1001</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Ayhan DOĞAN</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14</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1010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Ayşenur DÖNMEZ</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4/A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15</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867</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Büşra DURGUN</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16</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872</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Ahmet ŞENSES</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17</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884</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Muhammet AKYÜZ</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18</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893</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Rümeyye TANRIVER</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19</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906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Mesut ÖZTÜRK</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5/A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20</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638</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Samet AKBAŞ</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21</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644</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Adem ÇATALKAYA</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22</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935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Sündüs ÖZMARUN</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23</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826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Gökhan YILMAZ</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24</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1045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Azim TOPAL</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6/A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jc w:val="right"/>
              <w:rPr>
                <w:rFonts w:ascii="Arial" w:hAnsi="Arial" w:cs="Arial"/>
                <w:b/>
                <w:bCs/>
                <w:sz w:val="16"/>
                <w:szCs w:val="16"/>
              </w:rPr>
            </w:pPr>
            <w:r>
              <w:rPr>
                <w:rFonts w:ascii="Arial" w:hAnsi="Arial" w:cs="Arial"/>
                <w:b/>
                <w:bCs/>
                <w:sz w:val="16"/>
                <w:szCs w:val="16"/>
              </w:rPr>
              <w:t>25</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576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İlknur ELİK</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26</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726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Muhammet SEFİL</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27</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729</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Cemalettin KAYA</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28</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737</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Burak ACAR</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29</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1024</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Burak CANSEVER</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6/B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30</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735</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Muhammet SAVAKÇI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31</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772</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Emrah KAVLAK</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7/A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32</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710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İsa DAZLAK</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33</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753</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Dursun KAYA</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34</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760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Emine YILMAZ</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35</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1047</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Osman KESKİN</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7/B SINIFI</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36</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756</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Barış BOZKURT</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37</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1061</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Sefa ŞENSES</w:t>
            </w:r>
          </w:p>
        </w:tc>
      </w:tr>
      <w:tr w:rsidR="002D40E0" w:rsidTr="00B53861">
        <w:trPr>
          <w:trHeight w:val="255"/>
        </w:trPr>
        <w:tc>
          <w:tcPr>
            <w:tcW w:w="1341"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38</w:t>
            </w:r>
          </w:p>
        </w:tc>
        <w:tc>
          <w:tcPr>
            <w:tcW w:w="2194"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1067</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Salih GÖKÇE</w:t>
            </w:r>
          </w:p>
        </w:tc>
      </w:tr>
      <w:tr w:rsidR="002D40E0" w:rsidTr="00B53861">
        <w:trPr>
          <w:trHeight w:val="255"/>
        </w:trPr>
        <w:tc>
          <w:tcPr>
            <w:tcW w:w="7980"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2D40E0" w:rsidRDefault="002D40E0" w:rsidP="00B53861">
            <w:pPr>
              <w:jc w:val="center"/>
              <w:rPr>
                <w:rFonts w:ascii="Arial" w:hAnsi="Arial" w:cs="Arial"/>
                <w:b/>
                <w:bCs/>
                <w:sz w:val="16"/>
                <w:szCs w:val="16"/>
              </w:rPr>
            </w:pPr>
            <w:r>
              <w:rPr>
                <w:rFonts w:ascii="Arial" w:hAnsi="Arial" w:cs="Arial"/>
                <w:b/>
                <w:bCs/>
                <w:sz w:val="16"/>
                <w:szCs w:val="16"/>
              </w:rPr>
              <w:t>8/A SINIFI</w:t>
            </w:r>
          </w:p>
        </w:tc>
      </w:tr>
      <w:tr w:rsidR="002D40E0" w:rsidTr="00B53861">
        <w:trPr>
          <w:trHeight w:val="255"/>
        </w:trPr>
        <w:tc>
          <w:tcPr>
            <w:tcW w:w="1341" w:type="dxa"/>
            <w:tcBorders>
              <w:top w:val="nil"/>
              <w:left w:val="nil"/>
              <w:bottom w:val="nil"/>
              <w:right w:val="nil"/>
            </w:tcBorders>
            <w:noWrap/>
            <w:vAlign w:val="bottom"/>
          </w:tcPr>
          <w:p w:rsidR="002D40E0" w:rsidRDefault="002D40E0" w:rsidP="00B53861">
            <w:pPr>
              <w:rPr>
                <w:rFonts w:ascii="Arial" w:hAnsi="Arial" w:cs="Arial"/>
                <w:sz w:val="16"/>
                <w:szCs w:val="16"/>
              </w:rPr>
            </w:pPr>
            <w:r>
              <w:rPr>
                <w:rFonts w:ascii="Arial" w:hAnsi="Arial" w:cs="Arial"/>
                <w:sz w:val="16"/>
                <w:szCs w:val="16"/>
              </w:rPr>
              <w:t>39</w:t>
            </w:r>
          </w:p>
        </w:tc>
        <w:tc>
          <w:tcPr>
            <w:tcW w:w="2194"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583</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sz w:val="16"/>
                <w:szCs w:val="16"/>
              </w:rPr>
            </w:pPr>
            <w:r>
              <w:rPr>
                <w:rFonts w:ascii="Arial" w:hAnsi="Arial" w:cs="Arial"/>
                <w:sz w:val="16"/>
                <w:szCs w:val="16"/>
              </w:rPr>
              <w:t>İsmail CAN</w:t>
            </w:r>
          </w:p>
        </w:tc>
      </w:tr>
      <w:tr w:rsidR="002D40E0" w:rsidTr="00B53861">
        <w:trPr>
          <w:trHeight w:val="255"/>
        </w:trPr>
        <w:tc>
          <w:tcPr>
            <w:tcW w:w="1341" w:type="dxa"/>
            <w:tcBorders>
              <w:top w:val="nil"/>
              <w:left w:val="nil"/>
              <w:bottom w:val="nil"/>
              <w:right w:val="nil"/>
            </w:tcBorders>
            <w:noWrap/>
            <w:vAlign w:val="bottom"/>
          </w:tcPr>
          <w:p w:rsidR="002D40E0" w:rsidRDefault="002D40E0" w:rsidP="00B53861">
            <w:pPr>
              <w:rPr>
                <w:rFonts w:ascii="Arial" w:hAnsi="Arial" w:cs="Arial"/>
                <w:sz w:val="16"/>
                <w:szCs w:val="16"/>
              </w:rPr>
            </w:pPr>
            <w:r>
              <w:rPr>
                <w:rFonts w:ascii="Arial" w:hAnsi="Arial" w:cs="Arial"/>
                <w:sz w:val="16"/>
                <w:szCs w:val="16"/>
              </w:rPr>
              <w:t>40</w:t>
            </w:r>
          </w:p>
        </w:tc>
        <w:tc>
          <w:tcPr>
            <w:tcW w:w="2194" w:type="dxa"/>
            <w:tcBorders>
              <w:top w:val="nil"/>
              <w:left w:val="single" w:sz="4" w:space="0" w:color="auto"/>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710</w:t>
            </w:r>
          </w:p>
        </w:tc>
        <w:tc>
          <w:tcPr>
            <w:tcW w:w="4445" w:type="dxa"/>
            <w:tcBorders>
              <w:top w:val="nil"/>
              <w:left w:val="nil"/>
              <w:bottom w:val="single" w:sz="4" w:space="0" w:color="auto"/>
              <w:right w:val="single" w:sz="4" w:space="0" w:color="auto"/>
            </w:tcBorders>
            <w:noWrap/>
            <w:vAlign w:val="bottom"/>
          </w:tcPr>
          <w:p w:rsidR="002D40E0" w:rsidRDefault="002D40E0" w:rsidP="00B53861">
            <w:pPr>
              <w:rPr>
                <w:rFonts w:ascii="Arial" w:hAnsi="Arial" w:cs="Arial"/>
                <w:b/>
                <w:bCs/>
                <w:sz w:val="16"/>
                <w:szCs w:val="16"/>
              </w:rPr>
            </w:pPr>
            <w:r>
              <w:rPr>
                <w:rFonts w:ascii="Arial" w:hAnsi="Arial" w:cs="Arial"/>
                <w:b/>
                <w:bCs/>
                <w:sz w:val="16"/>
                <w:szCs w:val="16"/>
              </w:rPr>
              <w:t>Nazlı ÇAMURCU</w:t>
            </w:r>
          </w:p>
        </w:tc>
      </w:tr>
    </w:tbl>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rPr>
          <w:b/>
          <w:bCs/>
        </w:rPr>
      </w:pPr>
    </w:p>
    <w:p w:rsidR="002D40E0" w:rsidRDefault="002D40E0" w:rsidP="00B67EEF">
      <w:pPr>
        <w:ind w:firstLine="737"/>
      </w:pPr>
      <w:r>
        <w:rPr>
          <w:b/>
          <w:bCs/>
        </w:rPr>
        <w:t>EK–3</w:t>
      </w:r>
    </w:p>
    <w:p w:rsidR="002D40E0" w:rsidRDefault="002D40E0" w:rsidP="00B67EEF">
      <w:pPr>
        <w:ind w:firstLine="737"/>
      </w:pPr>
      <w:r>
        <w:t> </w:t>
      </w:r>
    </w:p>
    <w:p w:rsidR="002D40E0" w:rsidRDefault="002D40E0" w:rsidP="00B67EEF">
      <w:pPr>
        <w:ind w:firstLine="737"/>
        <w:jc w:val="center"/>
      </w:pPr>
      <w:r>
        <w:rPr>
          <w:b/>
          <w:bCs/>
        </w:rPr>
        <w:t>SOSYAL ETKİNLİKLER YILLIK ÇALIŞMA PLÂNI</w:t>
      </w:r>
    </w:p>
    <w:p w:rsidR="002D40E0" w:rsidRDefault="002D40E0" w:rsidP="00B67EEF">
      <w:pPr>
        <w:ind w:firstLine="737"/>
      </w:pPr>
      <w:r>
        <w:rPr>
          <w:b/>
          <w:bCs/>
        </w:rPr>
        <w:t> </w:t>
      </w:r>
    </w:p>
    <w:p w:rsidR="002D40E0" w:rsidRDefault="002D40E0" w:rsidP="00B67EEF">
      <w:pPr>
        <w:ind w:firstLine="737"/>
      </w:pPr>
      <w:r>
        <w:rPr>
          <w:b/>
          <w:bCs/>
        </w:rPr>
        <w:t> </w:t>
      </w:r>
    </w:p>
    <w:p w:rsidR="002D40E0" w:rsidRDefault="002D40E0" w:rsidP="00B67EEF">
      <w:pPr>
        <w:ind w:firstLine="737"/>
      </w:pPr>
      <w:r>
        <w:rPr>
          <w:b/>
          <w:bCs/>
        </w:rPr>
        <w:t> </w:t>
      </w:r>
    </w:p>
    <w:p w:rsidR="002D40E0" w:rsidRDefault="002D40E0" w:rsidP="00B67EEF">
      <w:pPr>
        <w:ind w:firstLine="737"/>
      </w:pPr>
      <w:r>
        <w:rPr>
          <w:b/>
          <w:bCs/>
        </w:rPr>
        <w:t xml:space="preserve">Okulun Adı   : </w:t>
      </w:r>
      <w:r>
        <w:rPr>
          <w:bCs/>
        </w:rPr>
        <w:t>....................................................</w:t>
      </w:r>
    </w:p>
    <w:p w:rsidR="002D40E0" w:rsidRDefault="002D40E0" w:rsidP="00B67EEF">
      <w:pPr>
        <w:ind w:firstLine="737"/>
      </w:pPr>
      <w:r>
        <w:rPr>
          <w:b/>
          <w:bCs/>
        </w:rPr>
        <w:t> </w:t>
      </w:r>
    </w:p>
    <w:p w:rsidR="002D40E0" w:rsidRDefault="002D40E0" w:rsidP="00B67EEF">
      <w:pPr>
        <w:ind w:firstLine="737"/>
      </w:pPr>
      <w:r>
        <w:rPr>
          <w:b/>
          <w:bCs/>
        </w:rPr>
        <w:t xml:space="preserve">Öğretim Yılı : </w:t>
      </w:r>
      <w:r>
        <w:rPr>
          <w:bCs/>
        </w:rPr>
        <w:t>200..../200......</w:t>
      </w:r>
    </w:p>
    <w:p w:rsidR="002D40E0" w:rsidRDefault="002D40E0" w:rsidP="00B67EEF">
      <w:pPr>
        <w:ind w:firstLine="737"/>
      </w:pPr>
      <w:r>
        <w:t> </w:t>
      </w:r>
    </w:p>
    <w:tbl>
      <w:tblPr>
        <w:tblW w:w="8170" w:type="dxa"/>
        <w:tblInd w:w="720" w:type="dxa"/>
        <w:tblCellMar>
          <w:left w:w="0" w:type="dxa"/>
          <w:right w:w="0" w:type="dxa"/>
        </w:tblCellMar>
        <w:tblLook w:val="0000"/>
      </w:tblPr>
      <w:tblGrid>
        <w:gridCol w:w="933"/>
        <w:gridCol w:w="933"/>
        <w:gridCol w:w="933"/>
        <w:gridCol w:w="1154"/>
        <w:gridCol w:w="1780"/>
        <w:gridCol w:w="2437"/>
      </w:tblGrid>
      <w:tr w:rsidR="002D40E0" w:rsidTr="00B53A6F">
        <w:trPr>
          <w:cantSplit/>
          <w:trHeight w:val="169"/>
        </w:trPr>
        <w:tc>
          <w:tcPr>
            <w:tcW w:w="3959"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KATILIMCI ÖĞRENCİ SAYISI</w:t>
            </w:r>
          </w:p>
        </w:tc>
        <w:tc>
          <w:tcPr>
            <w:tcW w:w="421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t> </w:t>
            </w:r>
          </w:p>
        </w:tc>
      </w:tr>
      <w:tr w:rsidR="002D40E0" w:rsidTr="00B53A6F">
        <w:trPr>
          <w:trHeight w:val="526"/>
        </w:trPr>
        <w:tc>
          <w:tcPr>
            <w:tcW w:w="2799" w:type="dxa"/>
            <w:gridSpan w:val="3"/>
            <w:tcBorders>
              <w:top w:val="nil"/>
              <w:left w:val="single" w:sz="8" w:space="0" w:color="auto"/>
              <w:bottom w:val="single" w:sz="8" w:space="0" w:color="auto"/>
              <w:right w:val="single" w:sz="8" w:space="0" w:color="auto"/>
            </w:tcBorders>
          </w:tcPr>
          <w:p w:rsidR="002D40E0" w:rsidRDefault="002D40E0" w:rsidP="00B53A6F">
            <w:r>
              <w:rPr>
                <w:b/>
                <w:bCs/>
              </w:rPr>
              <w:t> </w:t>
            </w:r>
          </w:p>
          <w:p w:rsidR="002D40E0" w:rsidRDefault="002D40E0" w:rsidP="00B53A6F">
            <w:r>
              <w:rPr>
                <w:b/>
                <w:bCs/>
              </w:rPr>
              <w:t>HAFTA</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r>
              <w:rPr>
                <w:b/>
                <w:bCs/>
              </w:rPr>
              <w:t> </w:t>
            </w:r>
          </w:p>
          <w:p w:rsidR="002D40E0" w:rsidRDefault="002D40E0" w:rsidP="00B53A6F">
            <w:r>
              <w:rPr>
                <w:b/>
                <w:bCs/>
              </w:rPr>
              <w:t>AMAÇ</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r>
              <w:rPr>
                <w:b/>
                <w:bCs/>
              </w:rPr>
              <w:t>YAPILACAK ETKİNLİKLER</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r>
              <w:rPr>
                <w:b/>
                <w:bCs/>
              </w:rPr>
              <w:t>BELİRLİ GÜN VE HAFTALAR</w:t>
            </w:r>
          </w:p>
        </w:tc>
      </w:tr>
      <w:tr w:rsidR="002D40E0" w:rsidTr="00B53A6F">
        <w:trPr>
          <w:cantSplit/>
          <w:trHeight w:val="4214"/>
        </w:trPr>
        <w:tc>
          <w:tcPr>
            <w:tcW w:w="933"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p w:rsidR="002D40E0" w:rsidRDefault="002D40E0" w:rsidP="00B53A6F">
            <w:pPr>
              <w:ind w:firstLine="737"/>
            </w:pPr>
            <w:r>
              <w:rPr>
                <w:b/>
                <w:bCs/>
              </w:rPr>
              <w:t> </w:t>
            </w:r>
          </w:p>
        </w:tc>
      </w:tr>
      <w:tr w:rsidR="002D40E0" w:rsidTr="00B53A6F">
        <w:tc>
          <w:tcPr>
            <w:tcW w:w="930" w:type="dxa"/>
            <w:tcBorders>
              <w:top w:val="nil"/>
              <w:left w:val="nil"/>
              <w:bottom w:val="nil"/>
              <w:right w:val="nil"/>
            </w:tcBorders>
            <w:vAlign w:val="center"/>
          </w:tcPr>
          <w:p w:rsidR="002D40E0" w:rsidRDefault="002D40E0" w:rsidP="00B53A6F"/>
        </w:tc>
        <w:tc>
          <w:tcPr>
            <w:tcW w:w="930" w:type="dxa"/>
            <w:tcBorders>
              <w:top w:val="nil"/>
              <w:left w:val="nil"/>
              <w:bottom w:val="nil"/>
              <w:right w:val="nil"/>
            </w:tcBorders>
            <w:vAlign w:val="center"/>
          </w:tcPr>
          <w:p w:rsidR="002D40E0" w:rsidRDefault="002D40E0" w:rsidP="00B53A6F"/>
        </w:tc>
        <w:tc>
          <w:tcPr>
            <w:tcW w:w="930" w:type="dxa"/>
            <w:tcBorders>
              <w:top w:val="nil"/>
              <w:left w:val="nil"/>
              <w:bottom w:val="nil"/>
              <w:right w:val="nil"/>
            </w:tcBorders>
            <w:vAlign w:val="center"/>
          </w:tcPr>
          <w:p w:rsidR="002D40E0" w:rsidRDefault="002D40E0" w:rsidP="00B53A6F"/>
        </w:tc>
        <w:tc>
          <w:tcPr>
            <w:tcW w:w="1155" w:type="dxa"/>
            <w:tcBorders>
              <w:top w:val="nil"/>
              <w:left w:val="nil"/>
              <w:bottom w:val="nil"/>
              <w:right w:val="nil"/>
            </w:tcBorders>
            <w:vAlign w:val="center"/>
          </w:tcPr>
          <w:p w:rsidR="002D40E0" w:rsidRDefault="002D40E0" w:rsidP="00B53A6F"/>
        </w:tc>
        <w:tc>
          <w:tcPr>
            <w:tcW w:w="1785" w:type="dxa"/>
            <w:tcBorders>
              <w:top w:val="nil"/>
              <w:left w:val="nil"/>
              <w:bottom w:val="nil"/>
              <w:right w:val="nil"/>
            </w:tcBorders>
            <w:vAlign w:val="center"/>
          </w:tcPr>
          <w:p w:rsidR="002D40E0" w:rsidRDefault="002D40E0" w:rsidP="00B53A6F"/>
        </w:tc>
        <w:tc>
          <w:tcPr>
            <w:tcW w:w="2430" w:type="dxa"/>
            <w:tcBorders>
              <w:top w:val="nil"/>
              <w:left w:val="nil"/>
              <w:bottom w:val="nil"/>
              <w:right w:val="nil"/>
            </w:tcBorders>
            <w:vAlign w:val="center"/>
          </w:tcPr>
          <w:p w:rsidR="002D40E0" w:rsidRDefault="002D40E0" w:rsidP="00B53A6F"/>
        </w:tc>
      </w:tr>
    </w:tbl>
    <w:p w:rsidR="002D40E0" w:rsidRDefault="002D40E0" w:rsidP="00B67EEF">
      <w:pPr>
        <w:ind w:firstLine="737"/>
      </w:pPr>
      <w:r>
        <w:t> </w:t>
      </w:r>
    </w:p>
    <w:p w:rsidR="002D40E0" w:rsidRDefault="002D40E0" w:rsidP="00B67EEF">
      <w:pPr>
        <w:ind w:firstLine="737"/>
      </w:pPr>
      <w:r>
        <w:t> </w:t>
      </w:r>
    </w:p>
    <w:p w:rsidR="002D40E0" w:rsidRDefault="002D40E0" w:rsidP="00B67EEF">
      <w:r>
        <w:rPr>
          <w:bCs/>
        </w:rPr>
        <w:t xml:space="preserve">Öğrenci  Kulübü Temsilcisi      </w:t>
      </w:r>
      <w:r>
        <w:rPr>
          <w:bCs/>
        </w:rPr>
        <w:tab/>
        <w:t xml:space="preserve">Danışman Öğretmen   </w:t>
      </w:r>
      <w:r>
        <w:rPr>
          <w:bCs/>
        </w:rPr>
        <w:tab/>
        <w:t xml:space="preserve">     Okul Müdürü</w:t>
      </w:r>
    </w:p>
    <w:p w:rsidR="002D40E0" w:rsidRDefault="002D40E0" w:rsidP="00B67EEF">
      <w:pPr>
        <w:ind w:firstLine="737"/>
      </w:pPr>
      <w:r>
        <w:rPr>
          <w:bCs/>
        </w:rPr>
        <w:t xml:space="preserve">  Adı Soyadı:                    </w:t>
      </w:r>
      <w:r>
        <w:rPr>
          <w:bCs/>
        </w:rPr>
        <w:tab/>
        <w:t xml:space="preserve">     Adı Soyadı                                Adı Soyadı</w:t>
      </w:r>
    </w:p>
    <w:p w:rsidR="002D40E0" w:rsidRDefault="002D40E0" w:rsidP="00B67EEF">
      <w:pPr>
        <w:ind w:firstLine="737"/>
      </w:pPr>
      <w:r>
        <w:rPr>
          <w:bCs/>
        </w:rPr>
        <w:t xml:space="preserve">   Sınıfı:                                         İmza:                                          İmza:   </w:t>
      </w:r>
    </w:p>
    <w:p w:rsidR="002D40E0" w:rsidRDefault="002D40E0" w:rsidP="00B67EEF">
      <w:r>
        <w:rPr>
          <w:bCs/>
        </w:rPr>
        <w:t xml:space="preserve">               İmza:  </w:t>
      </w: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r>
        <w:rPr>
          <w:b/>
          <w:bCs/>
        </w:rPr>
        <w:t>EK–4</w:t>
      </w:r>
    </w:p>
    <w:p w:rsidR="002D40E0" w:rsidRDefault="002D40E0" w:rsidP="00B67EEF">
      <w:pPr>
        <w:jc w:val="center"/>
      </w:pPr>
      <w:r>
        <w:rPr>
          <w:b/>
          <w:bCs/>
        </w:rPr>
        <w:t>SOSYAL ETKİNLİKLER PROJE ÖNERİ FORMU</w:t>
      </w:r>
    </w:p>
    <w:p w:rsidR="002D40E0" w:rsidRDefault="002D40E0" w:rsidP="00B67EEF">
      <w:r>
        <w:t> </w:t>
      </w:r>
    </w:p>
    <w:p w:rsidR="002D40E0" w:rsidRDefault="002D40E0" w:rsidP="00B67EEF">
      <w:r>
        <w:t>Proje önerileri aşağıdaki bilgileri içeren birkaç sayfadan ibaret olmalıdır.</w:t>
      </w:r>
    </w:p>
    <w:p w:rsidR="002D40E0" w:rsidRDefault="002D40E0" w:rsidP="00B67EEF">
      <w:r>
        <w:t> </w:t>
      </w:r>
    </w:p>
    <w:p w:rsidR="002D40E0" w:rsidRDefault="002D40E0" w:rsidP="00B67EEF">
      <w:r>
        <w:t>Öğrencinin Adı Soyadı: ................................................................................</w:t>
      </w:r>
    </w:p>
    <w:p w:rsidR="002D40E0" w:rsidRDefault="002D40E0" w:rsidP="00B67EEF">
      <w:r>
        <w:t>Sınıfı ve numarası: ........................................................................................</w:t>
      </w:r>
    </w:p>
    <w:p w:rsidR="002D40E0" w:rsidRDefault="002D40E0" w:rsidP="00B67EEF">
      <w:r>
        <w:t>Tarih: .............................................................................................................</w:t>
      </w:r>
    </w:p>
    <w:p w:rsidR="002D40E0" w:rsidRDefault="002D40E0" w:rsidP="00B67EEF">
      <w:r>
        <w:t>Danışman Öğretmen: .....................................................................................</w:t>
      </w:r>
    </w:p>
    <w:p w:rsidR="002D40E0" w:rsidRDefault="002D40E0" w:rsidP="00B67EEF">
      <w:r>
        <w:t> </w:t>
      </w:r>
    </w:p>
    <w:p w:rsidR="002D40E0" w:rsidRDefault="002D40E0" w:rsidP="00B67EEF">
      <w:r>
        <w:t> </w:t>
      </w:r>
    </w:p>
    <w:p w:rsidR="002D40E0" w:rsidRDefault="002D40E0" w:rsidP="00B67EEF">
      <w:r>
        <w:rPr>
          <w:b/>
          <w:bCs/>
        </w:rPr>
        <w:t xml:space="preserve">Sunuş: </w:t>
      </w:r>
    </w:p>
    <w:p w:rsidR="002D40E0" w:rsidRDefault="002D40E0" w:rsidP="00B67EEF">
      <w:r>
        <w:rPr>
          <w:b/>
          <w:bCs/>
        </w:rPr>
        <w:t>Öğrencinin bu projeyi yapma amacı ve genel olarak beklediği sonuçlar</w:t>
      </w:r>
    </w:p>
    <w:p w:rsidR="002D40E0" w:rsidRDefault="002D40E0" w:rsidP="00B67EEF">
      <w:r>
        <w:rPr>
          <w:color w:val="333333"/>
        </w:rPr>
        <w:t> </w:t>
      </w:r>
    </w:p>
    <w:p w:rsidR="002D40E0" w:rsidRDefault="002D40E0" w:rsidP="00B67EEF">
      <w:r>
        <w:rPr>
          <w:b/>
          <w:bCs/>
          <w:color w:val="333333"/>
        </w:rPr>
        <w:t xml:space="preserve">Süreç: </w:t>
      </w:r>
    </w:p>
    <w:p w:rsidR="002D40E0" w:rsidRDefault="002D40E0" w:rsidP="00B67EEF">
      <w:r>
        <w:t>Hangi çalışmaların yapılacağı ve bu projeden kimin ya da kimlerin nasıl  yararlanacağı aşamalarıyla gösterilecektir.</w:t>
      </w:r>
    </w:p>
    <w:p w:rsidR="002D40E0" w:rsidRDefault="002D40E0" w:rsidP="00B67EEF">
      <w:r>
        <w:t> </w:t>
      </w:r>
    </w:p>
    <w:p w:rsidR="002D40E0" w:rsidRDefault="002D40E0" w:rsidP="00B67EEF">
      <w:r>
        <w:rPr>
          <w:b/>
          <w:bCs/>
        </w:rPr>
        <w:t xml:space="preserve">Sonuçların analizi: </w:t>
      </w:r>
    </w:p>
    <w:p w:rsidR="002D40E0" w:rsidRDefault="002D40E0" w:rsidP="00B67EEF">
      <w:r>
        <w:t>Bu bölüm proje gerektiriyorsa doldurulmalıdır.</w:t>
      </w:r>
    </w:p>
    <w:p w:rsidR="002D40E0" w:rsidRDefault="002D40E0" w:rsidP="00B67EEF">
      <w:r>
        <w:t xml:space="preserve">Sonuçlar nasıl ele alınacak ve  analiz edilecek. </w:t>
      </w:r>
    </w:p>
    <w:p w:rsidR="002D40E0" w:rsidRDefault="002D40E0" w:rsidP="00B67EEF">
      <w:r>
        <w:t> </w:t>
      </w:r>
    </w:p>
    <w:p w:rsidR="002D40E0" w:rsidRDefault="002D40E0" w:rsidP="00B67EEF">
      <w:r>
        <w:rPr>
          <w:b/>
          <w:bCs/>
        </w:rPr>
        <w:t>Kaynakça:</w:t>
      </w:r>
    </w:p>
    <w:p w:rsidR="002D40E0" w:rsidRDefault="002D40E0" w:rsidP="00B67EEF">
      <w:r>
        <w:t xml:space="preserve">Yararlanılan tüm kaynaklar eklenecek.  </w:t>
      </w:r>
    </w:p>
    <w:p w:rsidR="002D40E0" w:rsidRDefault="002D40E0" w:rsidP="00B67EEF">
      <w:r>
        <w:t xml:space="preserve">Not: Kaynak göstermeksizin başkalarından alınan bilgiler fikir hırsızlığı olarak kabul edilir.  </w:t>
      </w:r>
    </w:p>
    <w:p w:rsidR="002D40E0" w:rsidRDefault="002D40E0" w:rsidP="00B67EEF">
      <w:r>
        <w:t> </w:t>
      </w:r>
    </w:p>
    <w:p w:rsidR="002D40E0" w:rsidRDefault="002D40E0" w:rsidP="00B67EEF">
      <w:r>
        <w:rPr>
          <w:b/>
          <w:bCs/>
        </w:rPr>
        <w:t>Tahmini Bütçe:</w:t>
      </w:r>
    </w:p>
    <w:p w:rsidR="002D40E0" w:rsidRDefault="002D40E0" w:rsidP="00B67EEF">
      <w:r>
        <w:t xml:space="preserve">Projenin gerçekleştirilmesi sırasında yapılacak işler için para gerekiyorsa bu bölümde hangi aşamada ne kadar para gerektirdiği  belirtilecek.  </w:t>
      </w:r>
    </w:p>
    <w:p w:rsidR="002D40E0" w:rsidRDefault="002D40E0" w:rsidP="00B67EEF">
      <w:r>
        <w:t> </w:t>
      </w:r>
    </w:p>
    <w:p w:rsidR="002D40E0" w:rsidRDefault="002D40E0" w:rsidP="00B67EEF">
      <w:r>
        <w:rPr>
          <w:b/>
          <w:bCs/>
        </w:rPr>
        <w:t xml:space="preserve">Zaman Çizelgesi: </w:t>
      </w:r>
    </w:p>
    <w:p w:rsidR="002D40E0" w:rsidRDefault="002D40E0" w:rsidP="00B67EEF">
      <w:r>
        <w:t>Projenin hangi zamanda, hangi işin kim tarafından ve nerede yapılacağını gösteren  bir çizelge eklenecektir.(EK–6)</w:t>
      </w:r>
    </w:p>
    <w:p w:rsidR="002D40E0" w:rsidRDefault="002D40E0" w:rsidP="00B67EEF">
      <w:r>
        <w:t> </w:t>
      </w:r>
    </w:p>
    <w:p w:rsidR="002D40E0" w:rsidRDefault="002D40E0" w:rsidP="00B67EEF">
      <w:r>
        <w:rPr>
          <w:b/>
          <w:bCs/>
        </w:rPr>
        <w:t>Ekler:</w:t>
      </w:r>
    </w:p>
    <w:p w:rsidR="002D40E0" w:rsidRDefault="002D40E0" w:rsidP="00B67EEF">
      <w:r>
        <w:t> </w:t>
      </w:r>
    </w:p>
    <w:p w:rsidR="002D40E0" w:rsidRDefault="002D40E0" w:rsidP="00B67EEF">
      <w:r>
        <w:t>Varsa ekler konulacak</w:t>
      </w:r>
    </w:p>
    <w:p w:rsidR="002D40E0" w:rsidRDefault="002D40E0" w:rsidP="00B67EEF">
      <w:r>
        <w:t> </w:t>
      </w:r>
    </w:p>
    <w:p w:rsidR="002D40E0" w:rsidRDefault="002D40E0" w:rsidP="00B67EEF">
      <w:r>
        <w:t>Tüm proje önerileri danışman öğretmen rehberliğinde yapılacak ve ilgili yerlere sunulacaktır. Proje çalışmaları, proje önerilerinin kabul edilmesinden sonra başlayacaktır</w:t>
      </w: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r>
        <w:rPr>
          <w:b/>
          <w:bCs/>
        </w:rPr>
        <w:t>EK–5</w:t>
      </w:r>
    </w:p>
    <w:p w:rsidR="002D40E0" w:rsidRDefault="002D40E0" w:rsidP="00B67EEF">
      <w:pPr>
        <w:rPr>
          <w:b/>
          <w:bCs/>
        </w:rPr>
      </w:pPr>
    </w:p>
    <w:p w:rsidR="002D40E0" w:rsidRDefault="002D40E0" w:rsidP="00B67EEF">
      <w:r>
        <w:rPr>
          <w:b/>
          <w:bCs/>
        </w:rPr>
        <w:t>SOSYAL ETKİNLİKLER PROJE SONUÇ RAPORU</w:t>
      </w:r>
    </w:p>
    <w:p w:rsidR="002D40E0" w:rsidRDefault="002D40E0" w:rsidP="00B67EEF">
      <w:r>
        <w:t>Proje önerileri kabul ve uygulaması sonucunda öğrenciler tarafından, aşağıdaki formata uygun bir şekilde sonuç raporu hazırlanır.</w:t>
      </w:r>
    </w:p>
    <w:p w:rsidR="002D40E0" w:rsidRDefault="002D40E0" w:rsidP="00B67EEF">
      <w:r>
        <w:t>Öğrencinin Adı Soyadı:................................................................................</w:t>
      </w:r>
    </w:p>
    <w:p w:rsidR="002D40E0" w:rsidRDefault="002D40E0" w:rsidP="00B67EEF">
      <w:r>
        <w:t>Sınıfı ve numarası.......................................................................................</w:t>
      </w:r>
    </w:p>
    <w:p w:rsidR="002D40E0" w:rsidRDefault="002D40E0" w:rsidP="00B67EEF">
      <w:r>
        <w:t>Tarih:..........................................................................................................</w:t>
      </w:r>
    </w:p>
    <w:p w:rsidR="002D40E0" w:rsidRDefault="002D40E0" w:rsidP="00B67EEF">
      <w:r>
        <w:t>Danışman Öğretmen:...................................................................................</w:t>
      </w:r>
    </w:p>
    <w:p w:rsidR="002D40E0" w:rsidRDefault="002D40E0" w:rsidP="00B67EEF">
      <w:r>
        <w:t> </w:t>
      </w:r>
    </w:p>
    <w:p w:rsidR="002D40E0" w:rsidRDefault="002D40E0" w:rsidP="00B67EEF">
      <w:r>
        <w:rPr>
          <w:b/>
          <w:bCs/>
        </w:rPr>
        <w:t>Kapak Sayfası</w:t>
      </w:r>
    </w:p>
    <w:p w:rsidR="002D40E0" w:rsidRDefault="002D40E0" w:rsidP="00B67EEF">
      <w:r>
        <w:t>Öğrencinin bu projeyi yapma amacı veya problemi bir kapak sayfasında belirtilecektir.</w:t>
      </w:r>
    </w:p>
    <w:p w:rsidR="002D40E0" w:rsidRDefault="002D40E0" w:rsidP="00B67EEF">
      <w:r>
        <w:t> </w:t>
      </w:r>
    </w:p>
    <w:p w:rsidR="002D40E0" w:rsidRDefault="002D40E0" w:rsidP="00B67EEF">
      <w:r>
        <w:rPr>
          <w:b/>
          <w:bCs/>
        </w:rPr>
        <w:t>Teşekkür sayfası:</w:t>
      </w:r>
      <w:r>
        <w:t xml:space="preserve"> Varsa çalışmalar sırasında yardımları olan kişilere(danışman öğretmen, veli, ailenizdeki diğer kişiler)teşekkür edilecek sayfadır. </w:t>
      </w:r>
    </w:p>
    <w:p w:rsidR="002D40E0" w:rsidRDefault="002D40E0" w:rsidP="00B67EEF">
      <w:r>
        <w:t>İçindekiler sayfası,</w:t>
      </w:r>
    </w:p>
    <w:p w:rsidR="002D40E0" w:rsidRDefault="002D40E0" w:rsidP="00B67EEF">
      <w:r>
        <w:t> </w:t>
      </w:r>
    </w:p>
    <w:p w:rsidR="002D40E0" w:rsidRDefault="002D40E0" w:rsidP="00B67EEF">
      <w:r>
        <w:rPr>
          <w:b/>
          <w:bCs/>
        </w:rPr>
        <w:t>Giriş:</w:t>
      </w:r>
      <w: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2D40E0" w:rsidRDefault="002D40E0" w:rsidP="00B67EEF">
      <w:r>
        <w:t xml:space="preserve">  </w:t>
      </w:r>
    </w:p>
    <w:p w:rsidR="002D40E0" w:rsidRDefault="002D40E0" w:rsidP="00B67EEF">
      <w:r>
        <w:rPr>
          <w:b/>
          <w:bCs/>
          <w:color w:val="333333"/>
        </w:rPr>
        <w:t xml:space="preserve">Süreç: </w:t>
      </w:r>
    </w:p>
    <w:p w:rsidR="002D40E0" w:rsidRDefault="002D40E0" w:rsidP="00B67EEF">
      <w:r>
        <w:t>Planlanan çalışmaların plana uygun gidip gitmediği nedenleri,</w:t>
      </w:r>
    </w:p>
    <w:p w:rsidR="002D40E0" w:rsidRDefault="002D40E0" w:rsidP="00B67EEF">
      <w:r>
        <w:t xml:space="preserve">Proje önerisinde gösterildiği hâlde yapılamayan çalışmalar ve nedenleri hangi çalışmaların yapıldığı belirtilecektir. </w:t>
      </w:r>
    </w:p>
    <w:p w:rsidR="002D40E0" w:rsidRDefault="002D40E0" w:rsidP="00B67EEF">
      <w:r>
        <w:t> </w:t>
      </w:r>
    </w:p>
    <w:p w:rsidR="002D40E0" w:rsidRDefault="002D40E0" w:rsidP="00B67EEF">
      <w:r>
        <w:rPr>
          <w:b/>
          <w:bCs/>
        </w:rPr>
        <w:t xml:space="preserve">Sonuçların analizi: </w:t>
      </w:r>
    </w:p>
    <w:p w:rsidR="002D40E0" w:rsidRDefault="002D40E0" w:rsidP="00B67EEF">
      <w: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2D40E0" w:rsidRDefault="002D40E0" w:rsidP="00B67EEF">
      <w:r>
        <w:t> </w:t>
      </w:r>
    </w:p>
    <w:p w:rsidR="002D40E0" w:rsidRDefault="002D40E0" w:rsidP="00B67EEF">
      <w:r>
        <w:rPr>
          <w:b/>
          <w:bCs/>
        </w:rPr>
        <w:t>Sonuç:</w:t>
      </w:r>
    </w:p>
    <w:p w:rsidR="002D40E0" w:rsidRDefault="002D40E0" w:rsidP="00B67EEF">
      <w:r>
        <w:t xml:space="preserve">Bu proje sırasında neler öğrenildi, hangi beceriler kazanıldı.  Proje hedeflerine ulaştı mı?  Bu çalışmaların sonucunda kimlerin yararlandığı veya hangi ürünlerin alındığı.  Proje geliştirilmek istense başka hangi çalışmaların yapılabileceği gibi konular yer alır.     </w:t>
      </w:r>
    </w:p>
    <w:p w:rsidR="002D40E0" w:rsidRDefault="002D40E0" w:rsidP="00B67EEF">
      <w:r>
        <w:t> </w:t>
      </w:r>
    </w:p>
    <w:p w:rsidR="002D40E0" w:rsidRDefault="002D40E0" w:rsidP="00B67EEF">
      <w:r>
        <w:rPr>
          <w:b/>
          <w:bCs/>
        </w:rPr>
        <w:t>Kaynakça:</w:t>
      </w:r>
    </w:p>
    <w:p w:rsidR="002D40E0" w:rsidRDefault="002D40E0" w:rsidP="00B67EEF">
      <w:r>
        <w:t xml:space="preserve">Yaralanılan tüm kaynaklar eklenecek.  </w:t>
      </w:r>
    </w:p>
    <w:p w:rsidR="002D40E0" w:rsidRDefault="002D40E0" w:rsidP="00B67EEF">
      <w:r>
        <w:t xml:space="preserve">Not: Kaynak göstermeksizin başkalarından alınan bilgiler fikir hırsızlığıdır.  </w:t>
      </w:r>
    </w:p>
    <w:p w:rsidR="002D40E0" w:rsidRDefault="002D40E0" w:rsidP="00B67EEF">
      <w:r>
        <w:t> </w:t>
      </w:r>
    </w:p>
    <w:p w:rsidR="002D40E0" w:rsidRDefault="002D40E0" w:rsidP="00B67EEF">
      <w:r>
        <w:rPr>
          <w:b/>
          <w:bCs/>
        </w:rPr>
        <w:t>Ekler:</w:t>
      </w:r>
    </w:p>
    <w:p w:rsidR="002D40E0" w:rsidRDefault="002D40E0" w:rsidP="00B67EEF">
      <w:r>
        <w:t>Resimler, fotoğraflar, alıntılar ve tüm çalışmaları içeren her türlü belgeler bu bölüme konacaktır</w:t>
      </w:r>
    </w:p>
    <w:p w:rsidR="002D40E0" w:rsidRDefault="002D40E0" w:rsidP="00B67EEF">
      <w:r>
        <w:t>Tüm Proje Final Raporları danışman  öğretmen rehberliğinde yapılacak ve değerlendirilecektir.</w:t>
      </w:r>
    </w:p>
    <w:p w:rsidR="002D40E0" w:rsidRDefault="002D40E0" w:rsidP="00B67EEF"/>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r>
        <w:rPr>
          <w:b/>
          <w:bCs/>
        </w:rPr>
        <w:t>EK–6</w:t>
      </w:r>
    </w:p>
    <w:p w:rsidR="002D40E0" w:rsidRDefault="002D40E0" w:rsidP="00B67EEF"/>
    <w:p w:rsidR="002D40E0" w:rsidRDefault="002D40E0" w:rsidP="00B67EEF">
      <w:pPr>
        <w:rPr>
          <w:iCs/>
        </w:rPr>
      </w:pPr>
      <w:r w:rsidRPr="004C596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ogm.meb.gov.tr/yonerge_10_ek_dosyalar/image001.gif" style="width:474pt;height:637.5pt;visibility:visible">
            <v:imagedata r:id="rId8" r:href="rId9"/>
          </v:shape>
        </w:pict>
      </w:r>
    </w:p>
    <w:p w:rsidR="002D40E0" w:rsidRDefault="002D40E0" w:rsidP="00B67EEF">
      <w:pPr>
        <w:rPr>
          <w:iCs/>
        </w:rPr>
      </w:pPr>
    </w:p>
    <w:p w:rsidR="002D40E0" w:rsidRDefault="002D40E0" w:rsidP="00B67EEF">
      <w:pPr>
        <w:rPr>
          <w:iCs/>
        </w:rPr>
      </w:pPr>
    </w:p>
    <w:p w:rsidR="002D40E0" w:rsidRDefault="002D40E0" w:rsidP="00B67EEF">
      <w:pPr>
        <w:rPr>
          <w:iCs/>
        </w:rPr>
      </w:pPr>
    </w:p>
    <w:p w:rsidR="002D40E0" w:rsidRDefault="002D40E0" w:rsidP="00B67EEF">
      <w:pPr>
        <w:rPr>
          <w:iCs/>
        </w:rPr>
      </w:pPr>
    </w:p>
    <w:p w:rsidR="002D40E0" w:rsidRDefault="002D40E0" w:rsidP="00B67EEF">
      <w:pPr>
        <w:rPr>
          <w:iCs/>
        </w:rPr>
      </w:pPr>
    </w:p>
    <w:p w:rsidR="002D40E0" w:rsidRDefault="002D40E0" w:rsidP="00B67EEF">
      <w:pPr>
        <w:rPr>
          <w:iCs/>
        </w:rPr>
      </w:pPr>
    </w:p>
    <w:p w:rsidR="002D40E0" w:rsidRDefault="002D40E0" w:rsidP="00B67EEF">
      <w:pPr>
        <w:rPr>
          <w:iCs/>
        </w:rPr>
      </w:pPr>
    </w:p>
    <w:p w:rsidR="002D40E0" w:rsidRDefault="002D40E0" w:rsidP="00B67EEF">
      <w:r>
        <w:rPr>
          <w:b/>
          <w:bCs/>
        </w:rPr>
        <w:t>EK–7</w:t>
      </w:r>
    </w:p>
    <w:p w:rsidR="002D40E0" w:rsidRDefault="002D40E0" w:rsidP="00B67EEF">
      <w:r>
        <w:rPr>
          <w:b/>
          <w:bCs/>
        </w:rPr>
        <w:t> </w:t>
      </w:r>
    </w:p>
    <w:p w:rsidR="002D40E0" w:rsidRDefault="002D40E0" w:rsidP="00B67EEF">
      <w:r>
        <w:br w:type="textWrapping" w:clear="all"/>
      </w:r>
    </w:p>
    <w:p w:rsidR="002D40E0" w:rsidRDefault="002D40E0" w:rsidP="00B67EEF">
      <w:r>
        <w:rPr>
          <w:b/>
          <w:bCs/>
        </w:rPr>
        <w:t>SOSYAL ETKİNLİKLER ÖĞRENCİ DEĞERLENDİRME FORMU</w:t>
      </w:r>
    </w:p>
    <w:p w:rsidR="002D40E0" w:rsidRDefault="002D40E0" w:rsidP="00B67EEF">
      <w:pPr>
        <w:ind w:firstLine="737"/>
      </w:pPr>
      <w:r>
        <w:t>1.Başkalarına ne şekilde/ nasıl yardımcı olmamı sağladı?</w:t>
      </w:r>
    </w:p>
    <w:p w:rsidR="002D40E0" w:rsidRDefault="002D40E0" w:rsidP="00B67EEF">
      <w:pPr>
        <w:ind w:firstLine="737"/>
      </w:pPr>
      <w:r>
        <w:t>2.Kişisel olarak yararlandım mı?</w:t>
      </w:r>
    </w:p>
    <w:p w:rsidR="002D40E0" w:rsidRDefault="002D40E0" w:rsidP="00B67EEF">
      <w:pPr>
        <w:ind w:firstLine="737"/>
      </w:pPr>
      <w:r>
        <w:t>3.Davranış ve düşüncelerimde bir değişikliğe neden oldu mu?</w:t>
      </w:r>
    </w:p>
    <w:p w:rsidR="002D40E0" w:rsidRDefault="002D40E0" w:rsidP="00B67EEF">
      <w:pPr>
        <w:ind w:firstLine="737"/>
      </w:pPr>
      <w:r>
        <w:t>4.Yaratıcı düşüncemi destekler yapıda mıydı?</w:t>
      </w:r>
    </w:p>
    <w:p w:rsidR="002D40E0" w:rsidRDefault="002D40E0" w:rsidP="00B67EEF">
      <w:pPr>
        <w:ind w:firstLine="737"/>
      </w:pPr>
      <w:r>
        <w:t>5.Yeni teknik ve becerileri öğrenmemi sağladı mı; Bu alanlardaki becerilerimi ve düzeyimi nasıl değerlendiriyorum?</w:t>
      </w:r>
    </w:p>
    <w:p w:rsidR="002D40E0" w:rsidRDefault="002D40E0" w:rsidP="00B67EEF">
      <w:pPr>
        <w:ind w:firstLine="737"/>
      </w:pPr>
      <w:r>
        <w:t>6.Etkinliğe okullar arası veya uluslar arası boyut kazandırabildim mi?</w:t>
      </w:r>
    </w:p>
    <w:p w:rsidR="002D40E0" w:rsidRDefault="002D40E0" w:rsidP="00B67EEF">
      <w:pPr>
        <w:ind w:firstLine="737"/>
      </w:pPr>
      <w:r>
        <w:t>7.Çalışmalara katılmaktan hoşlandım mı?</w:t>
      </w:r>
    </w:p>
    <w:p w:rsidR="002D40E0" w:rsidRDefault="002D40E0" w:rsidP="00B67EEF">
      <w:pPr>
        <w:ind w:firstLine="737"/>
      </w:pPr>
      <w:r>
        <w:t>8.Hangi yönlerde daha iyi olabilirdim?</w:t>
      </w:r>
    </w:p>
    <w:p w:rsidR="002D40E0" w:rsidRDefault="002D40E0" w:rsidP="00B67EEF">
      <w:pPr>
        <w:ind w:firstLine="737"/>
      </w:pPr>
      <w:r>
        <w:t>9.Öğrenci kulübünde yeterli olabildim mi?</w:t>
      </w:r>
    </w:p>
    <w:p w:rsidR="002D40E0" w:rsidRDefault="002D40E0" w:rsidP="00B67EEF">
      <w:pPr>
        <w:ind w:firstLine="737"/>
      </w:pPr>
      <w:r>
        <w:t>10.Toplum hizmetinde yeterli olabildim mi?</w:t>
      </w:r>
    </w:p>
    <w:p w:rsidR="002D40E0" w:rsidRDefault="002D40E0" w:rsidP="00B67EEF">
      <w:pPr>
        <w:ind w:firstLine="737"/>
      </w:pPr>
      <w:r>
        <w:t>11.Bu sosyal etkinliklere katılmamın en önemli katkısı ne oldu?</w:t>
      </w:r>
    </w:p>
    <w:p w:rsidR="002D40E0" w:rsidRDefault="002D40E0" w:rsidP="00B67EEF">
      <w:pPr>
        <w:ind w:firstLine="737"/>
      </w:pPr>
      <w:r>
        <w:t>12.Sosyal etkinliklere katılmamın başka ne tür yararları oldu?</w:t>
      </w:r>
    </w:p>
    <w:p w:rsidR="002D40E0" w:rsidRDefault="002D40E0" w:rsidP="00B67EEF">
      <w:pPr>
        <w:ind w:firstLine="737"/>
      </w:pPr>
      <w:r>
        <w:t> </w:t>
      </w:r>
    </w:p>
    <w:p w:rsidR="002D40E0" w:rsidRDefault="002D40E0" w:rsidP="00B67EEF">
      <w:pPr>
        <w:ind w:firstLine="737"/>
      </w:pPr>
      <w:r>
        <w:t> </w:t>
      </w:r>
    </w:p>
    <w:p w:rsidR="002D40E0" w:rsidRDefault="002D40E0" w:rsidP="00B67EEF">
      <w:pPr>
        <w:ind w:firstLine="737"/>
      </w:pPr>
      <w:r>
        <w:t>Öğrencinin</w:t>
      </w:r>
    </w:p>
    <w:p w:rsidR="002D40E0" w:rsidRDefault="002D40E0" w:rsidP="00B67EEF">
      <w:pPr>
        <w:ind w:firstLine="737"/>
      </w:pPr>
      <w:r>
        <w:t>Adı Soyadı</w:t>
      </w:r>
    </w:p>
    <w:p w:rsidR="002D40E0" w:rsidRDefault="002D40E0" w:rsidP="00B67EEF">
      <w:pPr>
        <w:ind w:firstLine="737"/>
      </w:pPr>
      <w:r>
        <w:t>Katıldığı Öğrenci Kulübü</w:t>
      </w:r>
    </w:p>
    <w:p w:rsidR="002D40E0" w:rsidRDefault="002D40E0" w:rsidP="00B67EEF">
      <w:pPr>
        <w:ind w:firstLine="737"/>
      </w:pPr>
      <w:r>
        <w:t>Tarih                                          İmza</w:t>
      </w:r>
    </w:p>
    <w:p w:rsidR="002D40E0" w:rsidRDefault="002D40E0" w:rsidP="00B67EEF">
      <w:pPr>
        <w:ind w:firstLine="737"/>
      </w:pPr>
      <w:r>
        <w:t> </w:t>
      </w:r>
    </w:p>
    <w:p w:rsidR="002D40E0" w:rsidRDefault="002D40E0" w:rsidP="00B67EEF">
      <w:pPr>
        <w:ind w:firstLine="737"/>
      </w:pPr>
      <w:r>
        <w:t> </w:t>
      </w:r>
    </w:p>
    <w:p w:rsidR="002D40E0" w:rsidRDefault="002D40E0" w:rsidP="00B67EEF">
      <w:pPr>
        <w:ind w:firstLine="737"/>
      </w:pPr>
      <w:r>
        <w:t> </w:t>
      </w:r>
    </w:p>
    <w:p w:rsidR="002D40E0" w:rsidRDefault="002D40E0" w:rsidP="00B67EEF">
      <w:pPr>
        <w:ind w:firstLine="737"/>
      </w:pPr>
      <w:r>
        <w:t> </w:t>
      </w:r>
    </w:p>
    <w:p w:rsidR="002D40E0" w:rsidRDefault="002D40E0" w:rsidP="00B67EEF">
      <w:pPr>
        <w:ind w:firstLine="737"/>
      </w:pPr>
      <w:r>
        <w:t>Not: Öğrenci bu formdaki soruları cevaplandırarak sınıf öğretmeni, sınıf/şube rehber öğretmeni veya danışman öğretmene verir.</w:t>
      </w: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r>
        <w:rPr>
          <w:b/>
          <w:bCs/>
        </w:rPr>
        <w:t>EK–8</w:t>
      </w:r>
    </w:p>
    <w:p w:rsidR="002D40E0" w:rsidRDefault="002D40E0" w:rsidP="00B67EEF">
      <w:r>
        <w:rPr>
          <w:b/>
          <w:bCs/>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11093"/>
      </w:tblGrid>
      <w:tr w:rsidR="002D40E0" w:rsidTr="00B53A6F">
        <w:tc>
          <w:tcPr>
            <w:tcW w:w="9070" w:type="dxa"/>
            <w:tcBorders>
              <w:top w:val="single" w:sz="4" w:space="0" w:color="auto"/>
            </w:tcBorders>
            <w:tcMar>
              <w:top w:w="0" w:type="dxa"/>
              <w:left w:w="70" w:type="dxa"/>
              <w:bottom w:w="0" w:type="dxa"/>
              <w:right w:w="70" w:type="dxa"/>
            </w:tcMar>
          </w:tcPr>
          <w:p w:rsidR="002D40E0" w:rsidRDefault="002D40E0" w:rsidP="00B53A6F">
            <w:pPr>
              <w:ind w:firstLine="284"/>
            </w:pPr>
            <w:r>
              <w:t>Öğrencinin Adı Soyadı                                :</w:t>
            </w:r>
          </w:p>
          <w:p w:rsidR="002D40E0" w:rsidRDefault="002D40E0" w:rsidP="00B53A6F">
            <w:pPr>
              <w:ind w:firstLine="284"/>
            </w:pPr>
            <w:r>
              <w:t>Çalışmanın Adı                                            :</w:t>
            </w:r>
          </w:p>
          <w:p w:rsidR="002D40E0" w:rsidRDefault="002D40E0" w:rsidP="00B53A6F">
            <w:pPr>
              <w:ind w:firstLine="284"/>
            </w:pPr>
            <w:r>
              <w:t>Öğrencinin Katıldığı Toplam Etkinlik Saati:</w:t>
            </w:r>
          </w:p>
          <w:p w:rsidR="002D40E0" w:rsidRDefault="002D40E0" w:rsidP="00B53A6F">
            <w:pPr>
              <w:ind w:firstLine="284"/>
            </w:pPr>
            <w:r>
              <w:t>Öğrencinin Etkinlik Süresince                     :</w:t>
            </w:r>
          </w:p>
          <w:p w:rsidR="002D40E0" w:rsidRDefault="002D40E0" w:rsidP="00B53A6F">
            <w:r>
              <w:t> </w:t>
            </w:r>
          </w:p>
        </w:tc>
      </w:tr>
      <w:tr w:rsidR="002D40E0" w:rsidTr="00B53A6F">
        <w:tc>
          <w:tcPr>
            <w:tcW w:w="9070" w:type="dxa"/>
            <w:tcMar>
              <w:top w:w="0" w:type="dxa"/>
              <w:left w:w="70" w:type="dxa"/>
              <w:bottom w:w="0" w:type="dxa"/>
              <w:right w:w="70" w:type="dxa"/>
            </w:tcMar>
          </w:tcPr>
          <w:p w:rsidR="002D40E0" w:rsidRDefault="002D40E0" w:rsidP="00B53A6F">
            <w:pPr>
              <w:ind w:firstLine="284"/>
            </w:pPr>
            <w:r>
              <w:t>PUAN (1–20)</w:t>
            </w:r>
          </w:p>
          <w:p w:rsidR="002D40E0" w:rsidRDefault="002D40E0" w:rsidP="00B53A6F">
            <w:pPr>
              <w:ind w:firstLine="284"/>
            </w:pPr>
            <w:r>
              <w:t>1–Zamanını etkin bir biçimde kullanması                        :</w:t>
            </w:r>
          </w:p>
          <w:p w:rsidR="002D40E0" w:rsidRDefault="002D40E0" w:rsidP="00B53A6F">
            <w:pPr>
              <w:ind w:firstLine="284"/>
            </w:pPr>
            <w:r>
              <w:t>2–Planlama becerisini etkin bir şekilde kullanması         :</w:t>
            </w:r>
          </w:p>
          <w:p w:rsidR="002D40E0" w:rsidRDefault="002D40E0" w:rsidP="00B53A6F">
            <w:pPr>
              <w:ind w:firstLine="284"/>
            </w:pPr>
            <w:r>
              <w:t>3–Organizasyon becerisini etkin bir biçimde kullanması :</w:t>
            </w:r>
          </w:p>
          <w:p w:rsidR="002D40E0" w:rsidRDefault="002D40E0" w:rsidP="00B53A6F">
            <w:pPr>
              <w:ind w:firstLine="284"/>
            </w:pPr>
            <w:r>
              <w:t>4–Yaratıcılık yönünü etkin bir biçimde kullanması         :</w:t>
            </w:r>
          </w:p>
          <w:p w:rsidR="002D40E0" w:rsidRDefault="002D40E0" w:rsidP="00B53A6F">
            <w:pPr>
              <w:ind w:firstLine="284"/>
            </w:pPr>
            <w:r>
              <w:t>5–Karar verme yetisini etkin bir şekilde kullanması        :</w:t>
            </w:r>
          </w:p>
          <w:p w:rsidR="002D40E0" w:rsidRDefault="002D40E0" w:rsidP="00B53A6F">
            <w:pPr>
              <w:ind w:firstLine="284"/>
            </w:pPr>
          </w:p>
          <w:p w:rsidR="002D40E0" w:rsidRDefault="002D40E0" w:rsidP="00B53A6F">
            <w:pPr>
              <w:ind w:firstLine="284"/>
            </w:pPr>
            <w:r>
              <w:t>TOPLAM</w:t>
            </w:r>
          </w:p>
          <w:p w:rsidR="002D40E0" w:rsidRDefault="002D40E0" w:rsidP="00B53A6F">
            <w:r>
              <w:t> </w:t>
            </w:r>
          </w:p>
        </w:tc>
      </w:tr>
      <w:tr w:rsidR="002D40E0" w:rsidTr="00B53A6F">
        <w:tc>
          <w:tcPr>
            <w:tcW w:w="9070" w:type="dxa"/>
            <w:tcMar>
              <w:top w:w="0" w:type="dxa"/>
              <w:left w:w="70" w:type="dxa"/>
              <w:bottom w:w="0" w:type="dxa"/>
              <w:right w:w="70" w:type="dxa"/>
            </w:tcMar>
          </w:tcPr>
          <w:p w:rsidR="002D40E0" w:rsidRDefault="002D40E0" w:rsidP="00B53A6F">
            <w:pPr>
              <w:ind w:firstLine="284"/>
            </w:pPr>
            <w:r>
              <w:t>6–Öğrenciye ait gözlemleriniz:</w:t>
            </w:r>
          </w:p>
          <w:p w:rsidR="002D40E0" w:rsidRDefault="002D40E0" w:rsidP="00B53A6F">
            <w:r>
              <w:t>........................................................................................................................................................................................................................................................................................................................................................................................................................................................................................................................................................................................................................................................................................................................................................................................................................................................................................................................................................................................................................................................................................................................................................................................................................................................................................................................................................................................................................................................................................................................................................................................................................................................................................................</w:t>
            </w:r>
          </w:p>
          <w:p w:rsidR="002D40E0" w:rsidRDefault="002D40E0" w:rsidP="00B53A6F">
            <w:r>
              <w:t> </w:t>
            </w:r>
          </w:p>
        </w:tc>
      </w:tr>
      <w:tr w:rsidR="002D40E0" w:rsidTr="00B53A6F">
        <w:tc>
          <w:tcPr>
            <w:tcW w:w="9070" w:type="dxa"/>
            <w:tcBorders>
              <w:bottom w:val="single" w:sz="4" w:space="0" w:color="auto"/>
            </w:tcBorders>
            <w:tcMar>
              <w:top w:w="0" w:type="dxa"/>
              <w:left w:w="70" w:type="dxa"/>
              <w:bottom w:w="0" w:type="dxa"/>
              <w:right w:w="70" w:type="dxa"/>
            </w:tcMar>
          </w:tcPr>
          <w:p w:rsidR="002D40E0" w:rsidRDefault="002D40E0" w:rsidP="00B53A6F">
            <w:pPr>
              <w:ind w:firstLine="284"/>
            </w:pPr>
            <w:r>
              <w:t>SONUÇ</w:t>
            </w:r>
          </w:p>
          <w:p w:rsidR="002D40E0" w:rsidRDefault="002D40E0" w:rsidP="00B53A6F">
            <w:r>
              <w:t> </w:t>
            </w:r>
          </w:p>
        </w:tc>
      </w:tr>
    </w:tbl>
    <w:p w:rsidR="002D40E0" w:rsidRDefault="002D40E0" w:rsidP="00B67EEF">
      <w:pPr>
        <w:ind w:firstLine="284"/>
      </w:pPr>
      <w:r>
        <w:t> </w:t>
      </w:r>
    </w:p>
    <w:p w:rsidR="002D40E0" w:rsidRDefault="002D40E0" w:rsidP="00B67EEF">
      <w:pPr>
        <w:ind w:firstLine="284"/>
      </w:pPr>
      <w:r>
        <w:t>Tarih                                                                  </w:t>
      </w:r>
      <w:r>
        <w:tab/>
      </w:r>
      <w:r>
        <w:tab/>
      </w:r>
      <w:r>
        <w:tab/>
      </w:r>
      <w:r>
        <w:tab/>
        <w:t>  İmza</w:t>
      </w:r>
    </w:p>
    <w:p w:rsidR="002D40E0" w:rsidRDefault="002D40E0" w:rsidP="00B67EEF">
      <w:pPr>
        <w:ind w:firstLine="284"/>
      </w:pPr>
      <w:r>
        <w:t> </w:t>
      </w:r>
    </w:p>
    <w:p w:rsidR="002D40E0" w:rsidRDefault="002D40E0" w:rsidP="00B67EEF">
      <w:pPr>
        <w:ind w:firstLine="284"/>
      </w:pPr>
      <w:r>
        <w:t> </w:t>
      </w:r>
    </w:p>
    <w:p w:rsidR="002D40E0" w:rsidRDefault="002D40E0" w:rsidP="00B67EEF">
      <w:pPr>
        <w:ind w:firstLine="284"/>
      </w:pPr>
      <w:r>
        <w:t>Not: Bu form, öğrencinin danışmanlığını yapan sınıf öğretmeni, sınıf/şube rehber öğretmeni veya danışman öğretmen tarafından doldurularak okul müdürüne teslim edilir.</w:t>
      </w: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 w:rsidR="002D40E0" w:rsidRDefault="002D40E0" w:rsidP="00B67EEF">
      <w:pPr>
        <w:ind w:firstLine="737"/>
        <w:rPr>
          <w:b/>
          <w:bCs/>
        </w:rPr>
      </w:pPr>
      <w:r>
        <w:rPr>
          <w:b/>
          <w:bCs/>
        </w:rPr>
        <w:t>EK–9</w:t>
      </w:r>
    </w:p>
    <w:p w:rsidR="002D40E0" w:rsidRDefault="002D40E0" w:rsidP="00B67EEF">
      <w:pPr>
        <w:ind w:firstLine="737"/>
      </w:pPr>
    </w:p>
    <w:p w:rsidR="002D40E0" w:rsidRDefault="002D40E0" w:rsidP="00B67EEF">
      <w:pPr>
        <w:ind w:firstLine="737"/>
      </w:pPr>
      <w:r>
        <w:rPr>
          <w:b/>
          <w:bCs/>
        </w:rPr>
        <w:t>GÖNÜLLÜ VELİLER HANGİ İŞLERİ YAPABİLİR</w:t>
      </w:r>
    </w:p>
    <w:p w:rsidR="002D40E0" w:rsidRDefault="002D40E0" w:rsidP="00B67EEF">
      <w:pPr>
        <w:ind w:firstLine="737"/>
      </w:pPr>
      <w:r>
        <w:t> </w:t>
      </w:r>
    </w:p>
    <w:p w:rsidR="002D40E0" w:rsidRDefault="002D40E0" w:rsidP="00B67EEF">
      <w:pPr>
        <w:ind w:firstLine="737"/>
      </w:pPr>
      <w:r>
        <w:t> </w:t>
      </w:r>
    </w:p>
    <w:p w:rsidR="002D40E0" w:rsidRDefault="002D40E0" w:rsidP="00B67EEF">
      <w:pPr>
        <w:ind w:firstLine="737"/>
      </w:pPr>
      <w:r>
        <w:t xml:space="preserve">Gönüllü veliler, Gönüllü Veliler Başvuru Formunu öğretim yılı başında doldurarak Sosyal Etkinlikler Kuruluna verirler. Bu çalışmalardan uygun görülenlerin uygulamaya konulması amacıyla aşağıdaki işleri yapabilirler. </w:t>
      </w:r>
    </w:p>
    <w:p w:rsidR="002D40E0" w:rsidRDefault="002D40E0" w:rsidP="00B67EEF">
      <w:pPr>
        <w:ind w:firstLine="737"/>
      </w:pPr>
      <w:r>
        <w:t>1. Ana sınıflarında belirtilen zamanlarda kısa bir öykü okumak.</w:t>
      </w:r>
    </w:p>
    <w:p w:rsidR="002D40E0" w:rsidRDefault="002D40E0" w:rsidP="00B67EEF">
      <w:pPr>
        <w:ind w:firstLine="737"/>
      </w:pPr>
      <w:r>
        <w:t>2. Kütüphane, Fen ve Teknoloji, bilgisayar laboratuarının sürekli açık tutulabilmesi için belirli sürelerde sözü edilen yerlerde rehberlik yapmak.</w:t>
      </w:r>
    </w:p>
    <w:p w:rsidR="002D40E0" w:rsidRDefault="002D40E0" w:rsidP="00B67EEF">
      <w:pPr>
        <w:ind w:firstLine="737"/>
      </w:pPr>
      <w:r>
        <w:t>3. Belirtilen süreler içerisinde bilgisayar, ebru, resim, seramik vb. konularda kurs vermek.</w:t>
      </w:r>
    </w:p>
    <w:p w:rsidR="002D40E0" w:rsidRDefault="002D40E0" w:rsidP="00B67EEF">
      <w:pPr>
        <w:ind w:firstLine="737"/>
      </w:pPr>
      <w:r>
        <w:t>4. Gerektiğinde öğrenciler için toplum hizmeti yapılacak kurum/kuruluşlardan randevu almak.</w:t>
      </w:r>
    </w:p>
    <w:p w:rsidR="002D40E0" w:rsidRDefault="002D40E0" w:rsidP="00B67EEF">
      <w:pPr>
        <w:ind w:firstLine="737"/>
      </w:pPr>
      <w:r>
        <w:t>5. Öğrenci taşımasına uygun bir araçla öğrencileri bir yerden başka bir yere götürmek.</w:t>
      </w:r>
    </w:p>
    <w:p w:rsidR="002D40E0" w:rsidRDefault="002D40E0" w:rsidP="00B67EEF">
      <w:pPr>
        <w:ind w:firstLine="737"/>
      </w:pPr>
      <w:r>
        <w:t>6. Bir mektubu postaya vermek.</w:t>
      </w:r>
    </w:p>
    <w:p w:rsidR="002D40E0" w:rsidRDefault="002D40E0" w:rsidP="00B67EEF">
      <w:pPr>
        <w:ind w:firstLine="737"/>
      </w:pPr>
      <w:r>
        <w:t xml:space="preserve">7. Okulun bir aracını tamir etmek.  </w:t>
      </w:r>
    </w:p>
    <w:p w:rsidR="002D40E0" w:rsidRDefault="002D40E0" w:rsidP="00B67EEF">
      <w:pPr>
        <w:ind w:firstLine="737"/>
      </w:pPr>
      <w:r>
        <w:t>8. Kırılan bir pencereyi takmak.</w:t>
      </w:r>
    </w:p>
    <w:p w:rsidR="002D40E0" w:rsidRDefault="002D40E0" w:rsidP="00B67EEF">
      <w:pPr>
        <w:ind w:firstLine="737"/>
      </w:pPr>
      <w:r>
        <w:t>9. Bahçeye bir fidan dikmek</w:t>
      </w:r>
    </w:p>
    <w:p w:rsidR="002D40E0" w:rsidRDefault="002D40E0" w:rsidP="00B67EEF">
      <w:pPr>
        <w:ind w:firstLine="737"/>
      </w:pPr>
      <w:r>
        <w:t>10. Bahçede belli bir bölgenin bakımını üstlenmek.</w:t>
      </w:r>
    </w:p>
    <w:p w:rsidR="002D40E0" w:rsidRDefault="002D40E0" w:rsidP="00B67EEF">
      <w:pPr>
        <w:ind w:firstLine="737"/>
      </w:pPr>
      <w:r>
        <w:t>11. Öğrencilerin gezilerine refakat etmek</w:t>
      </w:r>
    </w:p>
    <w:p w:rsidR="002D40E0" w:rsidRDefault="002D40E0" w:rsidP="00B67EEF">
      <w:pPr>
        <w:ind w:firstLine="737"/>
      </w:pPr>
      <w:r>
        <w:t>12. Gezilerin organizasyonunu yapmak</w:t>
      </w:r>
    </w:p>
    <w:p w:rsidR="002D40E0" w:rsidRDefault="002D40E0" w:rsidP="00B67EEF">
      <w:r>
        <w:br w:type="page"/>
      </w:r>
      <w:r>
        <w:rPr>
          <w:b/>
          <w:bCs/>
        </w:rPr>
        <w:t>  EK–10</w:t>
      </w:r>
    </w:p>
    <w:p w:rsidR="002D40E0" w:rsidRDefault="002D40E0" w:rsidP="00B67EEF">
      <w:r>
        <w:rPr>
          <w:b/>
          <w:bCs/>
        </w:rPr>
        <w:t>GÖNÜLLÜ VELİ BAŞVURU FORMU</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Adı Soyadı    </w:t>
      </w:r>
      <w:r>
        <w:rPr>
          <w:b/>
          <w:bCs/>
        </w:rPr>
        <w:tab/>
      </w:r>
      <w:r>
        <w:rPr>
          <w:b/>
          <w:bCs/>
        </w:rPr>
        <w:tab/>
        <w:t xml:space="preserve">:...................................................................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Mesleği        </w:t>
      </w:r>
      <w:r>
        <w:rPr>
          <w:b/>
          <w:bCs/>
        </w:rPr>
        <w:tab/>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Emekli ise emekli</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olduğu kurum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Yaşı              </w:t>
      </w:r>
      <w:r>
        <w:rPr>
          <w:b/>
          <w:bCs/>
        </w:rPr>
        <w:tab/>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Sabit Telefonu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Cep Telefonu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Adresi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Hangi işi yapabileceği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1)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2)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1418"/>
      </w:pPr>
      <w:r>
        <w:rPr>
          <w:b/>
          <w:bCs/>
        </w:rPr>
        <w:t>   3)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Yapacağı işin kesin</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Tarihi ve saati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yapılacak işe ilişkin</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belge ve sertifikası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Varsa okul tarafından</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temin edilmesini istediği</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araç gereçler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Okulun koordinasyonuna</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t xml:space="preserve">  </w:t>
      </w:r>
      <w:r>
        <w:rPr>
          <w:b/>
          <w:bCs/>
        </w:rPr>
        <w:t xml:space="preserve"> ihtiyaç duyulan kurum ve</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kuruluşlar                 </w:t>
      </w:r>
      <w:r>
        <w:rPr>
          <w:b/>
          <w:bCs/>
        </w:rPr>
        <w:tab/>
        <w:t>:.....................................................</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Kendisinin koordinasyon</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sağlayacağı kurum ve kuruluşlar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rPr>
          <w:b/>
          <w:bCs/>
        </w:rPr>
      </w:pP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Gönüllü Veli                        </w:t>
      </w:r>
      <w:r>
        <w:rPr>
          <w:b/>
          <w:bCs/>
        </w:rPr>
        <w:tab/>
      </w:r>
      <w:r>
        <w:rPr>
          <w:b/>
          <w:bCs/>
        </w:rPr>
        <w:tab/>
        <w:t>Sosyal Etkinlikler Kurulu Başkanı</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Adı Soyadı                                        </w:t>
      </w:r>
      <w:r>
        <w:rPr>
          <w:b/>
          <w:bCs/>
        </w:rPr>
        <w:tab/>
      </w:r>
      <w:r>
        <w:rPr>
          <w:b/>
          <w:bCs/>
        </w:rPr>
        <w:tab/>
        <w:t xml:space="preserve">      Adı Soyadı</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rPr>
          <w:b/>
          <w:bCs/>
        </w:rPr>
      </w:pPr>
      <w:r>
        <w:rPr>
          <w:b/>
          <w:bCs/>
        </w:rPr>
        <w:t>     </w:t>
      </w:r>
    </w:p>
    <w:p w:rsidR="002D40E0" w:rsidRDefault="002D40E0" w:rsidP="00B67EEF">
      <w:pPr>
        <w:pBdr>
          <w:top w:val="thinThickSmallGap" w:sz="24" w:space="1" w:color="auto"/>
          <w:left w:val="thinThickSmallGap" w:sz="24" w:space="4" w:color="auto"/>
          <w:bottom w:val="thickThinSmallGap" w:sz="24" w:space="30" w:color="auto"/>
          <w:right w:val="thickThinSmallGap" w:sz="24" w:space="4" w:color="auto"/>
        </w:pBdr>
        <w:ind w:firstLine="567"/>
      </w:pPr>
      <w:r>
        <w:rPr>
          <w:b/>
          <w:bCs/>
        </w:rPr>
        <w:t xml:space="preserve">       İmzası                </w:t>
      </w:r>
      <w:r>
        <w:t xml:space="preserve">                                               </w:t>
      </w:r>
      <w:r>
        <w:rPr>
          <w:b/>
          <w:bCs/>
        </w:rPr>
        <w:t>        İmzası</w:t>
      </w:r>
    </w:p>
    <w:p w:rsidR="002D40E0" w:rsidRDefault="002D40E0" w:rsidP="00B67EEF">
      <w:r>
        <w:rPr>
          <w:b/>
          <w:bCs/>
        </w:rPr>
        <w:t> </w:t>
      </w:r>
    </w:p>
    <w:p w:rsidR="002D40E0" w:rsidRDefault="002D40E0" w:rsidP="00B67EEF">
      <w:r>
        <w:rPr>
          <w:b/>
          <w:bCs/>
        </w:rPr>
        <w:t> </w:t>
      </w:r>
    </w:p>
    <w:p w:rsidR="002D40E0" w:rsidRDefault="002D40E0" w:rsidP="00B67EEF">
      <w:r>
        <w:t> </w:t>
      </w:r>
    </w:p>
    <w:p w:rsidR="002D40E0" w:rsidRDefault="002D40E0" w:rsidP="00B67EEF"/>
    <w:p w:rsidR="002D40E0" w:rsidRDefault="002D40E0" w:rsidP="00B67EEF"/>
    <w:p w:rsidR="002D40E0" w:rsidRDefault="002D40E0" w:rsidP="00B67EEF"/>
    <w:p w:rsidR="002D40E0" w:rsidRDefault="002D40E0" w:rsidP="00B67EEF"/>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pPr>
        <w:rPr>
          <w:b/>
          <w:bCs/>
        </w:rPr>
      </w:pPr>
    </w:p>
    <w:p w:rsidR="002D40E0" w:rsidRDefault="002D40E0" w:rsidP="00B67EEF">
      <w:r>
        <w:rPr>
          <w:b/>
          <w:bCs/>
        </w:rPr>
        <w:t>EK–11</w:t>
      </w:r>
    </w:p>
    <w:p w:rsidR="002D40E0" w:rsidRDefault="002D40E0" w:rsidP="00B67EEF">
      <w:pPr>
        <w:ind w:left="283" w:firstLine="737"/>
      </w:pPr>
      <w:r>
        <w:rPr>
          <w:b/>
          <w:bCs/>
        </w:rPr>
        <w:t> </w:t>
      </w:r>
    </w:p>
    <w:p w:rsidR="002D40E0" w:rsidRDefault="002D40E0" w:rsidP="00B67EEF">
      <w:r>
        <w:rPr>
          <w:b/>
          <w:bCs/>
        </w:rPr>
        <w:t>VELİ İZİN BELGESİ</w:t>
      </w:r>
    </w:p>
    <w:p w:rsidR="002D40E0" w:rsidRDefault="002D40E0" w:rsidP="00B67EEF">
      <w:r>
        <w:rPr>
          <w:b/>
          <w:bCs/>
        </w:rPr>
        <w:t> </w:t>
      </w:r>
    </w:p>
    <w:p w:rsidR="002D40E0" w:rsidRDefault="002D40E0" w:rsidP="00B67EEF">
      <w:r>
        <w:rPr>
          <w:b/>
          <w:bCs/>
        </w:rPr>
        <w:t> </w:t>
      </w:r>
    </w:p>
    <w:p w:rsidR="002D40E0" w:rsidRDefault="002D40E0" w:rsidP="00B67EEF">
      <w:r>
        <w:t> </w:t>
      </w:r>
    </w:p>
    <w:p w:rsidR="002D40E0" w:rsidRDefault="002D40E0" w:rsidP="00B67EEF">
      <w:r>
        <w:t>            Velisi bulunduğum ..................... sınıfı ...................... nolu öğrencinin planlanan .............................................. toplum hizmeti çalışmasına katılmasında herhangi bir sakınca görmediğimi bildiririm. …../…../ 2008</w:t>
      </w:r>
    </w:p>
    <w:p w:rsidR="002D40E0" w:rsidRDefault="002D40E0" w:rsidP="00B67EEF">
      <w:r>
        <w:t> </w:t>
      </w:r>
    </w:p>
    <w:p w:rsidR="002D40E0" w:rsidRDefault="002D40E0" w:rsidP="00B67EEF">
      <w:r>
        <w:t> </w:t>
      </w:r>
    </w:p>
    <w:p w:rsidR="002D40E0" w:rsidRDefault="002D40E0" w:rsidP="00B67EEF">
      <w:pPr>
        <w:ind w:left="6372"/>
      </w:pPr>
      <w:r>
        <w:t xml:space="preserve">    Veli</w:t>
      </w:r>
    </w:p>
    <w:p w:rsidR="002D40E0" w:rsidRDefault="002D40E0" w:rsidP="00B67EEF">
      <w:pPr>
        <w:ind w:left="6372"/>
      </w:pPr>
      <w:r>
        <w:t>Adı Soyadı</w:t>
      </w:r>
    </w:p>
    <w:p w:rsidR="002D40E0" w:rsidRDefault="002D40E0" w:rsidP="00B67EEF">
      <w:pPr>
        <w:ind w:left="6372"/>
      </w:pPr>
      <w:r>
        <w:t xml:space="preserve">    İmza </w:t>
      </w:r>
    </w:p>
    <w:p w:rsidR="002D40E0" w:rsidRDefault="002D40E0" w:rsidP="00B67EEF">
      <w:r>
        <w:t> </w:t>
      </w:r>
    </w:p>
    <w:p w:rsidR="002D40E0" w:rsidRDefault="002D40E0" w:rsidP="00B67EEF">
      <w:r>
        <w:t> </w:t>
      </w:r>
    </w:p>
    <w:p w:rsidR="002D40E0" w:rsidRDefault="002D40E0" w:rsidP="00B67EEF">
      <w:r>
        <w:t> </w:t>
      </w:r>
    </w:p>
    <w:p w:rsidR="002D40E0" w:rsidRDefault="002D40E0" w:rsidP="00B67EEF">
      <w:r>
        <w:rPr>
          <w:b/>
          <w:bCs/>
          <w:u w:val="single"/>
        </w:rPr>
        <w:t>Adres:</w:t>
      </w:r>
      <w:r>
        <w:rPr>
          <w:b/>
          <w:bCs/>
        </w:rPr>
        <w:t xml:space="preserve"> ………………………………………………………</w:t>
      </w:r>
    </w:p>
    <w:p w:rsidR="002D40E0" w:rsidRDefault="002D40E0" w:rsidP="00B67EEF">
      <w:r>
        <w:t>Tel: ………………………………</w:t>
      </w:r>
    </w:p>
    <w:p w:rsidR="002D40E0" w:rsidRDefault="002D40E0" w:rsidP="00B67EEF">
      <w:r>
        <w:t> </w:t>
      </w:r>
    </w:p>
    <w:p w:rsidR="002D40E0" w:rsidRDefault="002D40E0" w:rsidP="00B67EEF"/>
    <w:p w:rsidR="002D40E0" w:rsidRPr="004759E9" w:rsidRDefault="002D40E0" w:rsidP="00B67EEF">
      <w:pPr>
        <w:jc w:val="center"/>
        <w:rPr>
          <w:sz w:val="22"/>
          <w:szCs w:val="22"/>
        </w:rPr>
      </w:pPr>
    </w:p>
    <w:p w:rsidR="002D40E0" w:rsidRPr="004759E9" w:rsidRDefault="002D40E0" w:rsidP="003A424F">
      <w:pPr>
        <w:rPr>
          <w:sz w:val="22"/>
          <w:szCs w:val="22"/>
        </w:rPr>
      </w:pPr>
    </w:p>
    <w:p w:rsidR="002D40E0" w:rsidRPr="004759E9" w:rsidRDefault="002D40E0" w:rsidP="003A424F">
      <w:pPr>
        <w:ind w:left="708" w:firstLine="708"/>
        <w:rPr>
          <w:sz w:val="22"/>
          <w:szCs w:val="22"/>
        </w:rPr>
      </w:pPr>
      <w:r w:rsidRPr="004759E9">
        <w:rPr>
          <w:sz w:val="22"/>
          <w:szCs w:val="22"/>
        </w:rPr>
        <w:t xml:space="preserve">    </w:t>
      </w:r>
      <w:r w:rsidRPr="004759E9">
        <w:rPr>
          <w:sz w:val="22"/>
          <w:szCs w:val="22"/>
        </w:rPr>
        <w:tab/>
      </w:r>
      <w:r w:rsidRPr="004759E9">
        <w:rPr>
          <w:sz w:val="22"/>
          <w:szCs w:val="22"/>
        </w:rPr>
        <w:tab/>
      </w:r>
      <w:r w:rsidRPr="004759E9">
        <w:rPr>
          <w:sz w:val="22"/>
          <w:szCs w:val="22"/>
        </w:rPr>
        <w:tab/>
      </w:r>
      <w:r w:rsidRPr="004759E9">
        <w:rPr>
          <w:sz w:val="22"/>
          <w:szCs w:val="22"/>
        </w:rPr>
        <w:tab/>
      </w:r>
      <w:r w:rsidRPr="004759E9">
        <w:rPr>
          <w:sz w:val="22"/>
          <w:szCs w:val="22"/>
        </w:rPr>
        <w:tab/>
      </w:r>
      <w:r w:rsidRPr="004759E9">
        <w:rPr>
          <w:sz w:val="22"/>
          <w:szCs w:val="22"/>
        </w:rPr>
        <w:tab/>
      </w:r>
      <w:r w:rsidRPr="004759E9">
        <w:rPr>
          <w:sz w:val="22"/>
          <w:szCs w:val="22"/>
        </w:rPr>
        <w:tab/>
      </w:r>
      <w:r w:rsidRPr="004759E9">
        <w:rPr>
          <w:sz w:val="22"/>
          <w:szCs w:val="22"/>
        </w:rPr>
        <w:tab/>
        <w:t xml:space="preserve">                      </w:t>
      </w:r>
    </w:p>
    <w:p w:rsidR="002D40E0" w:rsidRPr="004759E9" w:rsidRDefault="002D40E0" w:rsidP="00FF4256">
      <w:pPr>
        <w:ind w:left="708" w:firstLine="708"/>
        <w:rPr>
          <w:sz w:val="22"/>
          <w:szCs w:val="22"/>
        </w:rPr>
      </w:pPr>
      <w:r w:rsidRPr="004759E9">
        <w:rPr>
          <w:sz w:val="22"/>
          <w:szCs w:val="22"/>
        </w:rPr>
        <w:t xml:space="preserve">                             </w:t>
      </w:r>
    </w:p>
    <w:sectPr w:rsidR="002D40E0" w:rsidRPr="004759E9" w:rsidSect="00FF4256">
      <w:footerReference w:type="even" r:id="rId10"/>
      <w:pgSz w:w="11906" w:h="16838"/>
      <w:pgMar w:top="709" w:right="386" w:bottom="360" w:left="567" w:header="709" w:footer="709" w:gutter="0"/>
      <w:pgNumType w:start="1"/>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0E0" w:rsidRDefault="002D40E0" w:rsidP="006E407A">
      <w:r>
        <w:separator/>
      </w:r>
    </w:p>
  </w:endnote>
  <w:endnote w:type="continuationSeparator" w:id="0">
    <w:p w:rsidR="002D40E0" w:rsidRDefault="002D40E0" w:rsidP="006E4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Helvetica">
    <w:panose1 w:val="020B0604020202020204"/>
    <w:charset w:val="A2"/>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0E0" w:rsidRDefault="002D40E0">
    <w:pPr>
      <w:pStyle w:val="Footer"/>
      <w:jc w:val="right"/>
    </w:pPr>
  </w:p>
  <w:p w:rsidR="002D40E0" w:rsidRDefault="002D40E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0E0" w:rsidRDefault="002D40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D40E0" w:rsidRDefault="002D40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0E0" w:rsidRDefault="002D40E0" w:rsidP="006E407A">
      <w:r>
        <w:separator/>
      </w:r>
    </w:p>
  </w:footnote>
  <w:footnote w:type="continuationSeparator" w:id="0">
    <w:p w:rsidR="002D40E0" w:rsidRDefault="002D40E0" w:rsidP="006E40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00B1AD7"/>
    <w:multiLevelType w:val="hybridMultilevel"/>
    <w:tmpl w:val="A85E8D2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8DF1E16"/>
    <w:multiLevelType w:val="singleLevel"/>
    <w:tmpl w:val="C640184C"/>
    <w:lvl w:ilvl="0">
      <w:start w:val="1"/>
      <w:numFmt w:val="lowerLetter"/>
      <w:lvlText w:val="%1."/>
      <w:lvlJc w:val="left"/>
      <w:pPr>
        <w:tabs>
          <w:tab w:val="num" w:pos="360"/>
        </w:tabs>
        <w:ind w:left="360" w:hanging="360"/>
      </w:pPr>
      <w:rPr>
        <w:rFonts w:cs="Times New Roman" w:hint="default"/>
      </w:rPr>
    </w:lvl>
  </w:abstractNum>
  <w:abstractNum w:abstractNumId="3">
    <w:nsid w:val="34571AAC"/>
    <w:multiLevelType w:val="singleLevel"/>
    <w:tmpl w:val="B99634AE"/>
    <w:lvl w:ilvl="0">
      <w:start w:val="1"/>
      <w:numFmt w:val="lowerLetter"/>
      <w:lvlText w:val="%1."/>
      <w:lvlJc w:val="left"/>
      <w:pPr>
        <w:tabs>
          <w:tab w:val="num" w:pos="360"/>
        </w:tabs>
        <w:ind w:left="360" w:hanging="360"/>
      </w:pPr>
      <w:rPr>
        <w:rFonts w:cs="Times New Roman" w:hint="default"/>
      </w:rPr>
    </w:lvl>
  </w:abstractNum>
  <w:abstractNum w:abstractNumId="4">
    <w:nsid w:val="37BF6046"/>
    <w:multiLevelType w:val="hybridMultilevel"/>
    <w:tmpl w:val="65444FF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3AA3379E"/>
    <w:multiLevelType w:val="hybridMultilevel"/>
    <w:tmpl w:val="E54AE65C"/>
    <w:lvl w:ilvl="0" w:tplc="041F000F">
      <w:start w:val="1"/>
      <w:numFmt w:val="decimal"/>
      <w:lvlText w:val="%1."/>
      <w:lvlJc w:val="left"/>
      <w:pPr>
        <w:tabs>
          <w:tab w:val="num" w:pos="1457"/>
        </w:tabs>
        <w:ind w:left="1457" w:hanging="360"/>
      </w:pPr>
      <w:rPr>
        <w:rFonts w:cs="Times New Roman"/>
      </w:rPr>
    </w:lvl>
    <w:lvl w:ilvl="1" w:tplc="041F0019" w:tentative="1">
      <w:start w:val="1"/>
      <w:numFmt w:val="lowerLetter"/>
      <w:lvlText w:val="%2."/>
      <w:lvlJc w:val="left"/>
      <w:pPr>
        <w:tabs>
          <w:tab w:val="num" w:pos="2177"/>
        </w:tabs>
        <w:ind w:left="2177" w:hanging="360"/>
      </w:pPr>
      <w:rPr>
        <w:rFonts w:cs="Times New Roman"/>
      </w:rPr>
    </w:lvl>
    <w:lvl w:ilvl="2" w:tplc="041F001B" w:tentative="1">
      <w:start w:val="1"/>
      <w:numFmt w:val="lowerRoman"/>
      <w:lvlText w:val="%3."/>
      <w:lvlJc w:val="right"/>
      <w:pPr>
        <w:tabs>
          <w:tab w:val="num" w:pos="2897"/>
        </w:tabs>
        <w:ind w:left="2897" w:hanging="180"/>
      </w:pPr>
      <w:rPr>
        <w:rFonts w:cs="Times New Roman"/>
      </w:rPr>
    </w:lvl>
    <w:lvl w:ilvl="3" w:tplc="041F000F" w:tentative="1">
      <w:start w:val="1"/>
      <w:numFmt w:val="decimal"/>
      <w:lvlText w:val="%4."/>
      <w:lvlJc w:val="left"/>
      <w:pPr>
        <w:tabs>
          <w:tab w:val="num" w:pos="3617"/>
        </w:tabs>
        <w:ind w:left="3617" w:hanging="360"/>
      </w:pPr>
      <w:rPr>
        <w:rFonts w:cs="Times New Roman"/>
      </w:rPr>
    </w:lvl>
    <w:lvl w:ilvl="4" w:tplc="041F0019" w:tentative="1">
      <w:start w:val="1"/>
      <w:numFmt w:val="lowerLetter"/>
      <w:lvlText w:val="%5."/>
      <w:lvlJc w:val="left"/>
      <w:pPr>
        <w:tabs>
          <w:tab w:val="num" w:pos="4337"/>
        </w:tabs>
        <w:ind w:left="4337" w:hanging="360"/>
      </w:pPr>
      <w:rPr>
        <w:rFonts w:cs="Times New Roman"/>
      </w:rPr>
    </w:lvl>
    <w:lvl w:ilvl="5" w:tplc="041F001B" w:tentative="1">
      <w:start w:val="1"/>
      <w:numFmt w:val="lowerRoman"/>
      <w:lvlText w:val="%6."/>
      <w:lvlJc w:val="right"/>
      <w:pPr>
        <w:tabs>
          <w:tab w:val="num" w:pos="5057"/>
        </w:tabs>
        <w:ind w:left="5057" w:hanging="180"/>
      </w:pPr>
      <w:rPr>
        <w:rFonts w:cs="Times New Roman"/>
      </w:rPr>
    </w:lvl>
    <w:lvl w:ilvl="6" w:tplc="041F000F" w:tentative="1">
      <w:start w:val="1"/>
      <w:numFmt w:val="decimal"/>
      <w:lvlText w:val="%7."/>
      <w:lvlJc w:val="left"/>
      <w:pPr>
        <w:tabs>
          <w:tab w:val="num" w:pos="5777"/>
        </w:tabs>
        <w:ind w:left="5777" w:hanging="360"/>
      </w:pPr>
      <w:rPr>
        <w:rFonts w:cs="Times New Roman"/>
      </w:rPr>
    </w:lvl>
    <w:lvl w:ilvl="7" w:tplc="041F0019" w:tentative="1">
      <w:start w:val="1"/>
      <w:numFmt w:val="lowerLetter"/>
      <w:lvlText w:val="%8."/>
      <w:lvlJc w:val="left"/>
      <w:pPr>
        <w:tabs>
          <w:tab w:val="num" w:pos="6497"/>
        </w:tabs>
        <w:ind w:left="6497" w:hanging="360"/>
      </w:pPr>
      <w:rPr>
        <w:rFonts w:cs="Times New Roman"/>
      </w:rPr>
    </w:lvl>
    <w:lvl w:ilvl="8" w:tplc="041F001B" w:tentative="1">
      <w:start w:val="1"/>
      <w:numFmt w:val="lowerRoman"/>
      <w:lvlText w:val="%9."/>
      <w:lvlJc w:val="right"/>
      <w:pPr>
        <w:tabs>
          <w:tab w:val="num" w:pos="7217"/>
        </w:tabs>
        <w:ind w:left="7217" w:hanging="180"/>
      </w:pPr>
      <w:rPr>
        <w:rFonts w:cs="Times New Roman"/>
      </w:rPr>
    </w:lvl>
  </w:abstractNum>
  <w:abstractNum w:abstractNumId="6">
    <w:nsid w:val="54300AFF"/>
    <w:multiLevelType w:val="hybridMultilevel"/>
    <w:tmpl w:val="05026FB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5AE43528"/>
    <w:multiLevelType w:val="multilevel"/>
    <w:tmpl w:val="D30A9F4A"/>
    <w:lvl w:ilvl="0">
      <w:start w:val="1"/>
      <w:numFmt w:val="lowerLetter"/>
      <w:lvlText w:val="%1."/>
      <w:lvlJc w:val="left"/>
      <w:pPr>
        <w:tabs>
          <w:tab w:val="num" w:pos="1770"/>
        </w:tabs>
        <w:ind w:left="1770" w:hanging="360"/>
      </w:pPr>
      <w:rPr>
        <w:rFonts w:cs="Times New Roman" w:hint="default"/>
      </w:rPr>
    </w:lvl>
    <w:lvl w:ilvl="1">
      <w:start w:val="1"/>
      <w:numFmt w:val="lowerLetter"/>
      <w:lvlText w:val="%2."/>
      <w:lvlJc w:val="left"/>
      <w:pPr>
        <w:tabs>
          <w:tab w:val="num" w:pos="2490"/>
        </w:tabs>
        <w:ind w:left="2490" w:hanging="360"/>
      </w:pPr>
      <w:rPr>
        <w:rFonts w:cs="Times New Roman"/>
      </w:rPr>
    </w:lvl>
    <w:lvl w:ilvl="2">
      <w:start w:val="1"/>
      <w:numFmt w:val="lowerRoman"/>
      <w:lvlText w:val="%3."/>
      <w:lvlJc w:val="right"/>
      <w:pPr>
        <w:tabs>
          <w:tab w:val="num" w:pos="3210"/>
        </w:tabs>
        <w:ind w:left="3210" w:hanging="180"/>
      </w:pPr>
      <w:rPr>
        <w:rFonts w:cs="Times New Roman"/>
      </w:rPr>
    </w:lvl>
    <w:lvl w:ilvl="3">
      <w:start w:val="1"/>
      <w:numFmt w:val="decimal"/>
      <w:lvlText w:val="%4."/>
      <w:lvlJc w:val="left"/>
      <w:pPr>
        <w:tabs>
          <w:tab w:val="num" w:pos="3930"/>
        </w:tabs>
        <w:ind w:left="3930" w:hanging="360"/>
      </w:pPr>
      <w:rPr>
        <w:rFonts w:cs="Times New Roman"/>
      </w:rPr>
    </w:lvl>
    <w:lvl w:ilvl="4">
      <w:start w:val="1"/>
      <w:numFmt w:val="lowerLetter"/>
      <w:lvlText w:val="%5."/>
      <w:lvlJc w:val="left"/>
      <w:pPr>
        <w:tabs>
          <w:tab w:val="num" w:pos="4650"/>
        </w:tabs>
        <w:ind w:left="4650" w:hanging="360"/>
      </w:pPr>
      <w:rPr>
        <w:rFonts w:cs="Times New Roman"/>
      </w:rPr>
    </w:lvl>
    <w:lvl w:ilvl="5">
      <w:start w:val="1"/>
      <w:numFmt w:val="lowerRoman"/>
      <w:lvlText w:val="%6."/>
      <w:lvlJc w:val="right"/>
      <w:pPr>
        <w:tabs>
          <w:tab w:val="num" w:pos="5370"/>
        </w:tabs>
        <w:ind w:left="5370" w:hanging="180"/>
      </w:pPr>
      <w:rPr>
        <w:rFonts w:cs="Times New Roman"/>
      </w:rPr>
    </w:lvl>
    <w:lvl w:ilvl="6">
      <w:start w:val="1"/>
      <w:numFmt w:val="decimal"/>
      <w:lvlText w:val="%7."/>
      <w:lvlJc w:val="left"/>
      <w:pPr>
        <w:tabs>
          <w:tab w:val="num" w:pos="6090"/>
        </w:tabs>
        <w:ind w:left="6090" w:hanging="360"/>
      </w:pPr>
      <w:rPr>
        <w:rFonts w:cs="Times New Roman"/>
      </w:rPr>
    </w:lvl>
    <w:lvl w:ilvl="7">
      <w:start w:val="1"/>
      <w:numFmt w:val="lowerLetter"/>
      <w:lvlText w:val="%8."/>
      <w:lvlJc w:val="left"/>
      <w:pPr>
        <w:tabs>
          <w:tab w:val="num" w:pos="6810"/>
        </w:tabs>
        <w:ind w:left="6810" w:hanging="360"/>
      </w:pPr>
      <w:rPr>
        <w:rFonts w:cs="Times New Roman"/>
      </w:rPr>
    </w:lvl>
    <w:lvl w:ilvl="8">
      <w:start w:val="1"/>
      <w:numFmt w:val="lowerRoman"/>
      <w:lvlText w:val="%9."/>
      <w:lvlJc w:val="right"/>
      <w:pPr>
        <w:tabs>
          <w:tab w:val="num" w:pos="7530"/>
        </w:tabs>
        <w:ind w:left="7530" w:hanging="180"/>
      </w:pPr>
      <w:rPr>
        <w:rFonts w:cs="Times New Roman"/>
      </w:rPr>
    </w:lvl>
  </w:abstractNum>
  <w:abstractNum w:abstractNumId="8">
    <w:nsid w:val="5F602879"/>
    <w:multiLevelType w:val="hybridMultilevel"/>
    <w:tmpl w:val="B5DC473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6D8A05E6"/>
    <w:multiLevelType w:val="singleLevel"/>
    <w:tmpl w:val="D7126BA8"/>
    <w:lvl w:ilvl="0">
      <w:start w:val="1"/>
      <w:numFmt w:val="lowerLetter"/>
      <w:lvlText w:val="%1."/>
      <w:lvlJc w:val="left"/>
      <w:pPr>
        <w:tabs>
          <w:tab w:val="num" w:pos="360"/>
        </w:tabs>
        <w:ind w:left="360" w:hanging="360"/>
      </w:pPr>
      <w:rPr>
        <w:rFonts w:cs="Times New Roman" w:hint="default"/>
      </w:rPr>
    </w:lvl>
  </w:abstractNum>
  <w:abstractNum w:abstractNumId="10">
    <w:nsid w:val="701F2BBD"/>
    <w:multiLevelType w:val="singleLevel"/>
    <w:tmpl w:val="3A10C5DA"/>
    <w:lvl w:ilvl="0">
      <w:start w:val="1"/>
      <w:numFmt w:val="lowerLetter"/>
      <w:lvlText w:val="%1."/>
      <w:lvlJc w:val="left"/>
      <w:pPr>
        <w:tabs>
          <w:tab w:val="num" w:pos="360"/>
        </w:tabs>
        <w:ind w:left="360" w:hanging="360"/>
      </w:pPr>
      <w:rPr>
        <w:rFonts w:cs="Times New Roman" w:hint="default"/>
      </w:rPr>
    </w:lvl>
  </w:abstractNum>
  <w:num w:numId="1">
    <w:abstractNumId w:val="10"/>
  </w:num>
  <w:num w:numId="2">
    <w:abstractNumId w:val="9"/>
  </w:num>
  <w:num w:numId="3">
    <w:abstractNumId w:val="3"/>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24F"/>
    <w:rsid w:val="00120019"/>
    <w:rsid w:val="00135F2D"/>
    <w:rsid w:val="00153201"/>
    <w:rsid w:val="00153DEC"/>
    <w:rsid w:val="001603F1"/>
    <w:rsid w:val="001A1E8C"/>
    <w:rsid w:val="002274D7"/>
    <w:rsid w:val="0024276A"/>
    <w:rsid w:val="00252869"/>
    <w:rsid w:val="00260723"/>
    <w:rsid w:val="002C2DFA"/>
    <w:rsid w:val="002D40E0"/>
    <w:rsid w:val="002F6B41"/>
    <w:rsid w:val="003A424F"/>
    <w:rsid w:val="003C37BB"/>
    <w:rsid w:val="00421723"/>
    <w:rsid w:val="00474BF3"/>
    <w:rsid w:val="004759E9"/>
    <w:rsid w:val="004C596A"/>
    <w:rsid w:val="005414E1"/>
    <w:rsid w:val="005A0B2B"/>
    <w:rsid w:val="005C630E"/>
    <w:rsid w:val="006E407A"/>
    <w:rsid w:val="007225C8"/>
    <w:rsid w:val="008D4A92"/>
    <w:rsid w:val="00A40429"/>
    <w:rsid w:val="00A944ED"/>
    <w:rsid w:val="00AF55A4"/>
    <w:rsid w:val="00B01D4D"/>
    <w:rsid w:val="00B53861"/>
    <w:rsid w:val="00B53A6F"/>
    <w:rsid w:val="00B67EEF"/>
    <w:rsid w:val="00BF50BF"/>
    <w:rsid w:val="00D92391"/>
    <w:rsid w:val="00F51971"/>
    <w:rsid w:val="00F721AA"/>
    <w:rsid w:val="00FF42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424F"/>
    <w:rPr>
      <w:rFonts w:ascii="Times New Roman" w:eastAsia="Times New Roman" w:hAnsi="Times New Roman"/>
      <w:sz w:val="20"/>
      <w:szCs w:val="20"/>
    </w:rPr>
  </w:style>
  <w:style w:type="paragraph" w:styleId="Heading1">
    <w:name w:val="heading 1"/>
    <w:basedOn w:val="Normal"/>
    <w:next w:val="Normal"/>
    <w:link w:val="Heading1Char"/>
    <w:uiPriority w:val="99"/>
    <w:qFormat/>
    <w:rsid w:val="003A424F"/>
    <w:pPr>
      <w:keepNext/>
      <w:jc w:val="center"/>
      <w:outlineLvl w:val="0"/>
    </w:pPr>
    <w:rPr>
      <w:b/>
      <w:i/>
      <w:sz w:val="22"/>
      <w:u w:val="single"/>
    </w:rPr>
  </w:style>
  <w:style w:type="paragraph" w:styleId="Heading2">
    <w:name w:val="heading 2"/>
    <w:basedOn w:val="Normal"/>
    <w:next w:val="Normal"/>
    <w:link w:val="Heading2Char"/>
    <w:uiPriority w:val="99"/>
    <w:qFormat/>
    <w:rsid w:val="003A424F"/>
    <w:pPr>
      <w:keepNext/>
      <w:spacing w:line="360" w:lineRule="auto"/>
      <w:ind w:left="360"/>
      <w:jc w:val="both"/>
      <w:outlineLvl w:val="1"/>
    </w:pPr>
    <w:rPr>
      <w:b/>
      <w:i/>
      <w:sz w:val="22"/>
    </w:rPr>
  </w:style>
  <w:style w:type="paragraph" w:styleId="Heading3">
    <w:name w:val="heading 3"/>
    <w:basedOn w:val="Normal"/>
    <w:next w:val="Normal"/>
    <w:link w:val="Heading3Char"/>
    <w:uiPriority w:val="99"/>
    <w:qFormat/>
    <w:rsid w:val="003A424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67EEF"/>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B67EEF"/>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rsid w:val="003A424F"/>
    <w:pPr>
      <w:spacing w:before="240" w:after="60"/>
      <w:outlineLvl w:val="5"/>
    </w:pPr>
    <w:rPr>
      <w:b/>
      <w:bCs/>
      <w:sz w:val="22"/>
      <w:szCs w:val="22"/>
    </w:rPr>
  </w:style>
  <w:style w:type="paragraph" w:styleId="Heading7">
    <w:name w:val="heading 7"/>
    <w:basedOn w:val="Normal"/>
    <w:next w:val="Normal"/>
    <w:link w:val="Heading7Char"/>
    <w:uiPriority w:val="99"/>
    <w:qFormat/>
    <w:rsid w:val="003A424F"/>
    <w:pPr>
      <w:spacing w:before="240" w:after="60"/>
      <w:outlineLvl w:val="6"/>
    </w:pPr>
    <w:rPr>
      <w:sz w:val="24"/>
      <w:szCs w:val="24"/>
    </w:rPr>
  </w:style>
  <w:style w:type="paragraph" w:styleId="Heading9">
    <w:name w:val="heading 9"/>
    <w:basedOn w:val="Normal"/>
    <w:next w:val="Normal"/>
    <w:link w:val="Heading9Char"/>
    <w:uiPriority w:val="99"/>
    <w:qFormat/>
    <w:rsid w:val="003A424F"/>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424F"/>
    <w:rPr>
      <w:rFonts w:ascii="Times New Roman" w:hAnsi="Times New Roman" w:cs="Times New Roman"/>
      <w:b/>
      <w:i/>
      <w:sz w:val="20"/>
      <w:szCs w:val="20"/>
      <w:u w:val="single"/>
      <w:lang w:eastAsia="tr-TR"/>
    </w:rPr>
  </w:style>
  <w:style w:type="character" w:customStyle="1" w:styleId="Heading2Char">
    <w:name w:val="Heading 2 Char"/>
    <w:basedOn w:val="DefaultParagraphFont"/>
    <w:link w:val="Heading2"/>
    <w:uiPriority w:val="99"/>
    <w:locked/>
    <w:rsid w:val="003A424F"/>
    <w:rPr>
      <w:rFonts w:ascii="Times New Roman" w:hAnsi="Times New Roman" w:cs="Times New Roman"/>
      <w:b/>
      <w:i/>
      <w:sz w:val="20"/>
      <w:szCs w:val="20"/>
      <w:lang w:eastAsia="tr-TR"/>
    </w:rPr>
  </w:style>
  <w:style w:type="character" w:customStyle="1" w:styleId="Heading3Char">
    <w:name w:val="Heading 3 Char"/>
    <w:basedOn w:val="DefaultParagraphFont"/>
    <w:link w:val="Heading3"/>
    <w:uiPriority w:val="99"/>
    <w:locked/>
    <w:rsid w:val="003A424F"/>
    <w:rPr>
      <w:rFonts w:ascii="Arial" w:hAnsi="Arial" w:cs="Arial"/>
      <w:b/>
      <w:bCs/>
      <w:sz w:val="26"/>
      <w:szCs w:val="26"/>
      <w:lang w:eastAsia="tr-TR"/>
    </w:rPr>
  </w:style>
  <w:style w:type="character" w:customStyle="1" w:styleId="Heading4Char">
    <w:name w:val="Heading 4 Char"/>
    <w:basedOn w:val="DefaultParagraphFont"/>
    <w:link w:val="Heading4"/>
    <w:uiPriority w:val="99"/>
    <w:semiHidden/>
    <w:locked/>
    <w:rsid w:val="00B67EEF"/>
    <w:rPr>
      <w:rFonts w:ascii="Cambria" w:hAnsi="Cambria" w:cs="Times New Roman"/>
      <w:b/>
      <w:bCs/>
      <w:i/>
      <w:iCs/>
      <w:color w:val="4F81BD"/>
      <w:sz w:val="20"/>
      <w:szCs w:val="20"/>
      <w:lang w:eastAsia="tr-TR"/>
    </w:rPr>
  </w:style>
  <w:style w:type="character" w:customStyle="1" w:styleId="Heading5Char">
    <w:name w:val="Heading 5 Char"/>
    <w:basedOn w:val="DefaultParagraphFont"/>
    <w:link w:val="Heading5"/>
    <w:uiPriority w:val="99"/>
    <w:semiHidden/>
    <w:locked/>
    <w:rsid w:val="00B67EEF"/>
    <w:rPr>
      <w:rFonts w:ascii="Cambria" w:hAnsi="Cambria" w:cs="Times New Roman"/>
      <w:color w:val="243F60"/>
      <w:sz w:val="20"/>
      <w:szCs w:val="20"/>
      <w:lang w:eastAsia="tr-TR"/>
    </w:rPr>
  </w:style>
  <w:style w:type="character" w:customStyle="1" w:styleId="Heading6Char">
    <w:name w:val="Heading 6 Char"/>
    <w:basedOn w:val="DefaultParagraphFont"/>
    <w:link w:val="Heading6"/>
    <w:uiPriority w:val="99"/>
    <w:locked/>
    <w:rsid w:val="003A424F"/>
    <w:rPr>
      <w:rFonts w:ascii="Times New Roman" w:hAnsi="Times New Roman" w:cs="Times New Roman"/>
      <w:b/>
      <w:bCs/>
      <w:lang w:eastAsia="tr-TR"/>
    </w:rPr>
  </w:style>
  <w:style w:type="character" w:customStyle="1" w:styleId="Heading7Char">
    <w:name w:val="Heading 7 Char"/>
    <w:basedOn w:val="DefaultParagraphFont"/>
    <w:link w:val="Heading7"/>
    <w:uiPriority w:val="99"/>
    <w:locked/>
    <w:rsid w:val="003A424F"/>
    <w:rPr>
      <w:rFonts w:ascii="Times New Roman" w:hAnsi="Times New Roman" w:cs="Times New Roman"/>
      <w:sz w:val="24"/>
      <w:szCs w:val="24"/>
      <w:lang w:eastAsia="tr-TR"/>
    </w:rPr>
  </w:style>
  <w:style w:type="character" w:customStyle="1" w:styleId="Heading9Char">
    <w:name w:val="Heading 9 Char"/>
    <w:basedOn w:val="DefaultParagraphFont"/>
    <w:link w:val="Heading9"/>
    <w:uiPriority w:val="99"/>
    <w:locked/>
    <w:rsid w:val="003A424F"/>
    <w:rPr>
      <w:rFonts w:ascii="Arial" w:hAnsi="Arial" w:cs="Arial"/>
      <w:lang w:eastAsia="tr-TR"/>
    </w:rPr>
  </w:style>
  <w:style w:type="paragraph" w:styleId="Title">
    <w:name w:val="Title"/>
    <w:basedOn w:val="Normal"/>
    <w:link w:val="TitleChar"/>
    <w:uiPriority w:val="99"/>
    <w:qFormat/>
    <w:rsid w:val="003A424F"/>
    <w:pPr>
      <w:jc w:val="center"/>
    </w:pPr>
    <w:rPr>
      <w:b/>
      <w:sz w:val="22"/>
    </w:rPr>
  </w:style>
  <w:style w:type="character" w:customStyle="1" w:styleId="TitleChar">
    <w:name w:val="Title Char"/>
    <w:basedOn w:val="DefaultParagraphFont"/>
    <w:link w:val="Title"/>
    <w:uiPriority w:val="99"/>
    <w:locked/>
    <w:rsid w:val="003A424F"/>
    <w:rPr>
      <w:rFonts w:ascii="Times New Roman" w:hAnsi="Times New Roman" w:cs="Times New Roman"/>
      <w:b/>
      <w:sz w:val="20"/>
      <w:szCs w:val="20"/>
      <w:lang w:eastAsia="tr-TR"/>
    </w:rPr>
  </w:style>
  <w:style w:type="paragraph" w:styleId="Subtitle">
    <w:name w:val="Subtitle"/>
    <w:basedOn w:val="Normal"/>
    <w:link w:val="SubtitleChar"/>
    <w:uiPriority w:val="99"/>
    <w:qFormat/>
    <w:rsid w:val="003A424F"/>
    <w:pPr>
      <w:jc w:val="center"/>
    </w:pPr>
    <w:rPr>
      <w:b/>
      <w:sz w:val="22"/>
    </w:rPr>
  </w:style>
  <w:style w:type="character" w:customStyle="1" w:styleId="SubtitleChar">
    <w:name w:val="Subtitle Char"/>
    <w:basedOn w:val="DefaultParagraphFont"/>
    <w:link w:val="Subtitle"/>
    <w:uiPriority w:val="99"/>
    <w:locked/>
    <w:rsid w:val="003A424F"/>
    <w:rPr>
      <w:rFonts w:ascii="Times New Roman" w:hAnsi="Times New Roman" w:cs="Times New Roman"/>
      <w:b/>
      <w:sz w:val="20"/>
      <w:szCs w:val="20"/>
      <w:lang w:eastAsia="tr-TR"/>
    </w:rPr>
  </w:style>
  <w:style w:type="paragraph" w:styleId="BodyTextIndent">
    <w:name w:val="Body Text Indent"/>
    <w:basedOn w:val="Normal"/>
    <w:link w:val="BodyTextIndentChar"/>
    <w:uiPriority w:val="99"/>
    <w:rsid w:val="003A424F"/>
    <w:pPr>
      <w:spacing w:line="360" w:lineRule="auto"/>
      <w:ind w:firstLine="708"/>
      <w:jc w:val="both"/>
    </w:pPr>
    <w:rPr>
      <w:sz w:val="22"/>
    </w:rPr>
  </w:style>
  <w:style w:type="character" w:customStyle="1" w:styleId="BodyTextIndentChar">
    <w:name w:val="Body Text Indent Char"/>
    <w:basedOn w:val="DefaultParagraphFont"/>
    <w:link w:val="BodyTextIndent"/>
    <w:uiPriority w:val="99"/>
    <w:locked/>
    <w:rsid w:val="003A424F"/>
    <w:rPr>
      <w:rFonts w:ascii="Times New Roman" w:hAnsi="Times New Roman" w:cs="Times New Roman"/>
      <w:sz w:val="20"/>
      <w:szCs w:val="20"/>
      <w:lang w:eastAsia="tr-TR"/>
    </w:rPr>
  </w:style>
  <w:style w:type="paragraph" w:styleId="Footer">
    <w:name w:val="footer"/>
    <w:basedOn w:val="Normal"/>
    <w:link w:val="FooterChar"/>
    <w:uiPriority w:val="99"/>
    <w:rsid w:val="003A424F"/>
    <w:pPr>
      <w:tabs>
        <w:tab w:val="center" w:pos="4536"/>
        <w:tab w:val="right" w:pos="9072"/>
      </w:tabs>
    </w:pPr>
  </w:style>
  <w:style w:type="character" w:customStyle="1" w:styleId="FooterChar">
    <w:name w:val="Footer Char"/>
    <w:basedOn w:val="DefaultParagraphFont"/>
    <w:link w:val="Footer"/>
    <w:uiPriority w:val="99"/>
    <w:locked/>
    <w:rsid w:val="003A424F"/>
    <w:rPr>
      <w:rFonts w:ascii="Times New Roman" w:hAnsi="Times New Roman" w:cs="Times New Roman"/>
      <w:sz w:val="20"/>
      <w:szCs w:val="20"/>
      <w:lang w:eastAsia="tr-TR"/>
    </w:rPr>
  </w:style>
  <w:style w:type="character" w:styleId="PageNumber">
    <w:name w:val="page number"/>
    <w:basedOn w:val="DefaultParagraphFont"/>
    <w:uiPriority w:val="99"/>
    <w:rsid w:val="003A424F"/>
    <w:rPr>
      <w:rFonts w:cs="Times New Roman"/>
    </w:rPr>
  </w:style>
  <w:style w:type="paragraph" w:styleId="BodyText">
    <w:name w:val="Body Text"/>
    <w:basedOn w:val="Normal"/>
    <w:link w:val="BodyTextChar"/>
    <w:uiPriority w:val="99"/>
    <w:rsid w:val="003A424F"/>
    <w:pPr>
      <w:spacing w:after="120"/>
    </w:pPr>
  </w:style>
  <w:style w:type="character" w:customStyle="1" w:styleId="BodyTextChar">
    <w:name w:val="Body Text Char"/>
    <w:basedOn w:val="DefaultParagraphFont"/>
    <w:link w:val="BodyText"/>
    <w:uiPriority w:val="99"/>
    <w:locked/>
    <w:rsid w:val="003A424F"/>
    <w:rPr>
      <w:rFonts w:ascii="Times New Roman" w:hAnsi="Times New Roman" w:cs="Times New Roman"/>
      <w:sz w:val="20"/>
      <w:szCs w:val="20"/>
      <w:lang w:eastAsia="tr-TR"/>
    </w:rPr>
  </w:style>
  <w:style w:type="paragraph" w:styleId="BodyText2">
    <w:name w:val="Body Text 2"/>
    <w:basedOn w:val="Normal"/>
    <w:link w:val="BodyText2Char"/>
    <w:uiPriority w:val="99"/>
    <w:rsid w:val="003A424F"/>
    <w:pPr>
      <w:spacing w:after="120" w:line="480" w:lineRule="auto"/>
    </w:pPr>
  </w:style>
  <w:style w:type="character" w:customStyle="1" w:styleId="BodyText2Char">
    <w:name w:val="Body Text 2 Char"/>
    <w:basedOn w:val="DefaultParagraphFont"/>
    <w:link w:val="BodyText2"/>
    <w:uiPriority w:val="99"/>
    <w:locked/>
    <w:rsid w:val="003A424F"/>
    <w:rPr>
      <w:rFonts w:ascii="Times New Roman" w:hAnsi="Times New Roman" w:cs="Times New Roman"/>
      <w:sz w:val="20"/>
      <w:szCs w:val="20"/>
      <w:lang w:eastAsia="tr-TR"/>
    </w:rPr>
  </w:style>
  <w:style w:type="character" w:styleId="Strong">
    <w:name w:val="Strong"/>
    <w:basedOn w:val="DefaultParagraphFont"/>
    <w:uiPriority w:val="99"/>
    <w:qFormat/>
    <w:rsid w:val="00421723"/>
    <w:rPr>
      <w:rFonts w:cs="Times New Roman"/>
      <w:b/>
      <w:bCs/>
    </w:rPr>
  </w:style>
  <w:style w:type="paragraph" w:customStyle="1" w:styleId="paraf">
    <w:name w:val="paraf"/>
    <w:basedOn w:val="Normal"/>
    <w:uiPriority w:val="99"/>
    <w:rsid w:val="00421723"/>
    <w:pPr>
      <w:spacing w:before="100" w:beforeAutospacing="1" w:after="100" w:afterAutospacing="1"/>
      <w:ind w:firstLine="600"/>
      <w:jc w:val="both"/>
    </w:pPr>
    <w:rPr>
      <w:rFonts w:ascii="Verdana" w:hAnsi="Verdana"/>
      <w:sz w:val="16"/>
      <w:szCs w:val="16"/>
    </w:rPr>
  </w:style>
  <w:style w:type="paragraph" w:customStyle="1" w:styleId="yaynorta">
    <w:name w:val="yayınorta"/>
    <w:basedOn w:val="Normal"/>
    <w:uiPriority w:val="99"/>
    <w:rsid w:val="00421723"/>
    <w:pPr>
      <w:spacing w:before="100" w:beforeAutospacing="1" w:after="100" w:afterAutospacing="1"/>
      <w:jc w:val="center"/>
    </w:pPr>
    <w:rPr>
      <w:rFonts w:ascii="Verdana" w:hAnsi="Verdana"/>
      <w:b/>
      <w:bCs/>
      <w:sz w:val="16"/>
      <w:szCs w:val="16"/>
    </w:rPr>
  </w:style>
  <w:style w:type="paragraph" w:customStyle="1" w:styleId="koyuleft">
    <w:name w:val="koyuleft"/>
    <w:basedOn w:val="Normal"/>
    <w:uiPriority w:val="99"/>
    <w:rsid w:val="00421723"/>
    <w:pPr>
      <w:spacing w:before="100" w:beforeAutospacing="1" w:after="100" w:afterAutospacing="1"/>
      <w:ind w:firstLine="600"/>
      <w:jc w:val="both"/>
    </w:pPr>
    <w:rPr>
      <w:rFonts w:ascii="Verdana" w:hAnsi="Verdana"/>
      <w:b/>
      <w:bCs/>
      <w:sz w:val="16"/>
      <w:szCs w:val="16"/>
    </w:rPr>
  </w:style>
  <w:style w:type="paragraph" w:styleId="BalloonText">
    <w:name w:val="Balloon Text"/>
    <w:basedOn w:val="Normal"/>
    <w:link w:val="BalloonTextChar"/>
    <w:uiPriority w:val="99"/>
    <w:semiHidden/>
    <w:rsid w:val="00B67E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67EEF"/>
    <w:rPr>
      <w:rFonts w:ascii="Tahoma" w:hAnsi="Tahoma" w:cs="Tahoma"/>
      <w:sz w:val="16"/>
      <w:szCs w:val="16"/>
      <w:lang w:eastAsia="tr-TR"/>
    </w:rPr>
  </w:style>
  <w:style w:type="paragraph" w:styleId="Header">
    <w:name w:val="header"/>
    <w:basedOn w:val="Normal"/>
    <w:link w:val="HeaderChar"/>
    <w:uiPriority w:val="99"/>
    <w:semiHidden/>
    <w:rsid w:val="00D92391"/>
    <w:pPr>
      <w:tabs>
        <w:tab w:val="center" w:pos="4536"/>
        <w:tab w:val="right" w:pos="9072"/>
      </w:tabs>
    </w:pPr>
  </w:style>
  <w:style w:type="character" w:customStyle="1" w:styleId="HeaderChar">
    <w:name w:val="Header Char"/>
    <w:basedOn w:val="DefaultParagraphFont"/>
    <w:link w:val="Header"/>
    <w:uiPriority w:val="99"/>
    <w:semiHidden/>
    <w:locked/>
    <w:rsid w:val="00D92391"/>
    <w:rPr>
      <w:rFonts w:ascii="Times New Roman" w:hAnsi="Times New Roman" w:cs="Times New Roman"/>
      <w:sz w:val="20"/>
      <w:szCs w:val="20"/>
      <w:lang w:eastAsia="tr-TR"/>
    </w:rPr>
  </w:style>
  <w:style w:type="character" w:customStyle="1" w:styleId="Normal1">
    <w:name w:val="Normal1"/>
    <w:uiPriority w:val="99"/>
    <w:rsid w:val="00B53A6F"/>
    <w:rPr>
      <w:rFonts w:ascii="Helvetica" w:hAnsi="Helvetica"/>
      <w:sz w:val="24"/>
    </w:rPr>
  </w:style>
  <w:style w:type="paragraph" w:styleId="ListParagraph">
    <w:name w:val="List Paragraph"/>
    <w:basedOn w:val="Normal"/>
    <w:uiPriority w:val="99"/>
    <w:qFormat/>
    <w:rsid w:val="00B53A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http://ogm.meb.gov.tr/yonerge_10_ek_dosyalar/image00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22</Pages>
  <Words>6320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BİLİM-FEN VE TEKNOLOJİ KULÜBÜ</dc:title>
  <dc:subject/>
  <dc:creator>kubra</dc:creator>
  <cp:keywords/>
  <dc:description/>
  <cp:lastModifiedBy>Bilkar_pc</cp:lastModifiedBy>
  <cp:revision>2</cp:revision>
  <cp:lastPrinted>2008-11-04T21:34:00Z</cp:lastPrinted>
  <dcterms:created xsi:type="dcterms:W3CDTF">2010-09-17T16:11:00Z</dcterms:created>
  <dcterms:modified xsi:type="dcterms:W3CDTF">2010-09-17T16:11:00Z</dcterms:modified>
</cp:coreProperties>
</file>